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5FC9D" w14:textId="0F74AE47" w:rsidR="00411066" w:rsidRPr="00D96379" w:rsidRDefault="00411066" w:rsidP="00D9637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 w:rsidRPr="00D96379">
        <w:rPr>
          <w:rFonts w:eastAsia="Times New Roman" w:cs="Arial"/>
          <w:sz w:val="24"/>
          <w:szCs w:val="20"/>
          <w:lang w:eastAsia="ar-SA"/>
        </w:rPr>
        <w:t>8</w:t>
      </w:r>
      <w:r w:rsidR="00556E5E" w:rsidRPr="00D96379">
        <w:rPr>
          <w:rFonts w:eastAsia="Times New Roman" w:cs="Arial"/>
          <w:sz w:val="24"/>
          <w:szCs w:val="20"/>
          <w:lang w:eastAsia="ar-SA"/>
        </w:rPr>
        <w:t>8</w:t>
      </w:r>
      <w:bookmarkEnd w:id="0"/>
      <w:r w:rsidR="009E5DB8" w:rsidRPr="00D96379">
        <w:rPr>
          <w:rFonts w:eastAsia="Times New Roman" w:cs="Arial"/>
          <w:sz w:val="24"/>
          <w:szCs w:val="20"/>
          <w:lang w:eastAsia="ar-SA"/>
        </w:rPr>
        <w:tab/>
        <w:t>S1</w:t>
      </w:r>
      <w:r w:rsidRPr="00D96379">
        <w:rPr>
          <w:rFonts w:eastAsia="Times New Roman" w:cs="Arial"/>
          <w:sz w:val="24"/>
          <w:szCs w:val="20"/>
          <w:lang w:eastAsia="ar-SA"/>
        </w:rPr>
        <w:t>-1</w:t>
      </w:r>
      <w:r w:rsidR="0029402C" w:rsidRPr="00D96379">
        <w:rPr>
          <w:rFonts w:eastAsia="Times New Roman" w:cs="Arial"/>
          <w:sz w:val="24"/>
          <w:szCs w:val="20"/>
          <w:lang w:eastAsia="ar-SA"/>
        </w:rPr>
        <w:t>9</w:t>
      </w:r>
      <w:r w:rsidR="00652642" w:rsidRPr="00D96379">
        <w:rPr>
          <w:rFonts w:eastAsia="Times New Roman" w:cs="Arial"/>
          <w:sz w:val="24"/>
          <w:szCs w:val="20"/>
          <w:lang w:eastAsia="ar-SA"/>
        </w:rPr>
        <w:t>3</w:t>
      </w:r>
      <w:r w:rsidR="00660713">
        <w:rPr>
          <w:rFonts w:eastAsia="Times New Roman" w:cs="Arial"/>
          <w:sz w:val="24"/>
          <w:szCs w:val="20"/>
          <w:lang w:eastAsia="ar-SA"/>
        </w:rPr>
        <w:t>238</w:t>
      </w:r>
    </w:p>
    <w:p w14:paraId="3288F8F0" w14:textId="77777777" w:rsidR="00411066" w:rsidRPr="00F45489" w:rsidRDefault="00652642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 w:rsidR="00E802B8">
        <w:rPr>
          <w:rFonts w:eastAsia="Times New Roman" w:cs="Arial"/>
          <w:sz w:val="24"/>
          <w:szCs w:val="20"/>
          <w:lang w:eastAsia="ar-SA"/>
        </w:rPr>
        <w:t xml:space="preserve">Nevada,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152899">
        <w:rPr>
          <w:rFonts w:eastAsia="Times New Roman" w:cs="Arial"/>
          <w:sz w:val="24"/>
          <w:szCs w:val="20"/>
          <w:lang w:eastAsia="ar-SA"/>
        </w:rPr>
        <w:t>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152899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2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bookmarkEnd w:id="1"/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BC2EA3A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FA08126" w14:textId="46F16F7A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proofErr w:type="spellStart"/>
      <w:r w:rsidR="00FF5BC6">
        <w:rPr>
          <w:rFonts w:eastAsia="Times New Roman" w:cs="Arial"/>
          <w:sz w:val="22"/>
          <w:szCs w:val="20"/>
          <w:lang w:eastAsia="ar-SA"/>
        </w:rPr>
        <w:t>eCAV</w:t>
      </w:r>
      <w:proofErr w:type="spellEnd"/>
      <w:r w:rsidR="00FF5BC6">
        <w:rPr>
          <w:rFonts w:eastAsia="Times New Roman" w:cs="Arial"/>
          <w:sz w:val="22"/>
          <w:szCs w:val="20"/>
          <w:lang w:eastAsia="ar-SA"/>
        </w:rPr>
        <w:t xml:space="preserve"> drafting session agenda</w:t>
      </w:r>
    </w:p>
    <w:p w14:paraId="1B874CA0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309343FB" w14:textId="42A7ADA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FF5BC6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CA3D452" w14:textId="658C8AA1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BC6">
        <w:rPr>
          <w:rFonts w:eastAsia="Times New Roman" w:cs="Arial"/>
          <w:sz w:val="22"/>
          <w:szCs w:val="20"/>
          <w:lang w:eastAsia="ar-SA"/>
        </w:rPr>
        <w:t>Greg Schumacher</w:t>
      </w:r>
    </w:p>
    <w:p w14:paraId="541502F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3F89B8F" w14:textId="77777777" w:rsidR="00BB3444" w:rsidRPr="008754F9" w:rsidRDefault="00BB3444" w:rsidP="00BB344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5374B6EE" w14:textId="77777777" w:rsidR="00BB3444" w:rsidRPr="00F774D3" w:rsidRDefault="00BB3444" w:rsidP="00BB344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</w:t>
      </w:r>
      <w:r w:rsidR="00450D4F">
        <w:rPr>
          <w:rFonts w:eastAsia="Arial Unicode MS"/>
          <w:sz w:val="24"/>
          <w:szCs w:val="24"/>
          <w:lang w:eastAsia="ar-SA"/>
        </w:rPr>
        <w:t>apri</w:t>
      </w:r>
      <w:r>
        <w:rPr>
          <w:rFonts w:eastAsia="Arial Unicode MS"/>
          <w:sz w:val="24"/>
          <w:szCs w:val="24"/>
          <w:lang w:eastAsia="ar-SA"/>
        </w:rPr>
        <w:t>1/2</w:t>
      </w:r>
    </w:p>
    <w:p w14:paraId="3F9ABD93" w14:textId="5BAF2AF0" w:rsidR="00BB3444" w:rsidRPr="00772E0F" w:rsidRDefault="00BB3444" w:rsidP="00BB3444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2E678692" w14:textId="77777777" w:rsidR="00BB3444" w:rsidRPr="00015298" w:rsidRDefault="00BB3444" w:rsidP="00BB344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FF5BC6" w:rsidRPr="00015298" w14:paraId="293FC490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4A26488" w14:textId="77777777" w:rsidR="00FF5BC6" w:rsidRPr="00015298" w:rsidRDefault="00FF5BC6" w:rsidP="000C758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4F798E8" w14:textId="77777777" w:rsidR="00FF5BC6" w:rsidRPr="00015298" w:rsidRDefault="00FF5BC6" w:rsidP="000C758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D71E450" w14:textId="77777777" w:rsidR="00FF5BC6" w:rsidRPr="00015298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55089DC" w14:textId="77777777" w:rsidR="00FF5BC6" w:rsidRPr="00015298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6DC58A9F" w14:textId="77777777" w:rsidR="00FF5BC6" w:rsidRPr="00015298" w:rsidRDefault="00FF5BC6" w:rsidP="000C758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F5BC6" w:rsidRPr="00AB0F3E" w14:paraId="3097B03E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E648F20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D364B0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42CA9844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1404ADB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FA654F3" w14:textId="77777777" w:rsidR="00FF5BC6" w:rsidRPr="00BD600A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B15C6B2" w14:textId="77777777" w:rsidR="00FF5BC6" w:rsidRPr="005B024B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745B07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3D4F681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C01A056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F5BC6" w:rsidRPr="00AB0F3E" w14:paraId="307ABE21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6510454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1FE122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B0CAE4B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0873E06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39F522" w14:textId="6E86E7C2" w:rsidR="00FF5BC6" w:rsidRPr="008B2A7B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F24456" w14:textId="6DA3BB38" w:rsidR="00FF5BC6" w:rsidRPr="00AB0F3E" w:rsidRDefault="00FF5BC6" w:rsidP="008250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347F52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6052BCE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F6E4E76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FF5BC6" w:rsidRPr="00AB0F3E" w14:paraId="311F6B45" w14:textId="77777777" w:rsidTr="00FF5BC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DCD1D3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56A83B1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2CB47B" w14:textId="77777777" w:rsidR="00FF5BC6" w:rsidRPr="00415AA2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14BC8F" w14:textId="77777777" w:rsidR="00FF5BC6" w:rsidRPr="00415AA2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F9286C1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FF5BC6" w:rsidRPr="00AB0F3E" w14:paraId="20C38FD9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62F167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7D3C19C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1B78748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8CD8BEE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6CB532" w14:textId="4875E374" w:rsidR="00FF5BC6" w:rsidRPr="00CF100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FE0716" w14:textId="3D524AA1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862B40D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DA2477C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59D6E7C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F5BC6" w:rsidRPr="00AB0F3E" w14:paraId="29F27BFD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724ED4" w14:textId="77777777" w:rsidR="00FF5BC6" w:rsidRPr="00AB0F3E" w:rsidRDefault="00FF5BC6" w:rsidP="000C758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146CA13" w14:textId="77777777" w:rsidR="00FF5BC6" w:rsidRPr="00AB0F3E" w:rsidRDefault="00FF5BC6" w:rsidP="000C758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9C5F69" w14:textId="77777777" w:rsidR="00FF5BC6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A74C42" w14:textId="4CF67587" w:rsidR="00FF5BC6" w:rsidRPr="00415AA2" w:rsidRDefault="00FF5BC6" w:rsidP="00FF5BC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25439A" w14:textId="1905E2EC" w:rsidR="00FF5BC6" w:rsidRPr="00415AA2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9F2EFC" w14:textId="77777777" w:rsidR="00FF5BC6" w:rsidRPr="00AB0F3E" w:rsidRDefault="00FF5BC6" w:rsidP="000C758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FF5BC6" w:rsidRPr="00AB0F3E" w14:paraId="635002CC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68B51A1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C77A96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4B691F4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B09FFBA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B94726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A603B2B" w14:textId="6A84DC49" w:rsidR="00FF5BC6" w:rsidRPr="00AB0F3E" w:rsidRDefault="00FF5BC6" w:rsidP="00FF5BC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CA9D89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A1746C0" w14:textId="0BA8EC7B" w:rsidR="00FF5BC6" w:rsidRPr="00FF5BC6" w:rsidRDefault="00FF5BC6" w:rsidP="00FF5BC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A021A1B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DB035EE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C11C72C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F5BC6" w:rsidRPr="00AB0F3E" w14:paraId="35A36B1E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F8842E0" w14:textId="77777777" w:rsidR="00FF5BC6" w:rsidRPr="00AB0F3E" w:rsidRDefault="00FF5BC6" w:rsidP="000C758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7A3B07" w14:textId="77777777" w:rsidR="00FF5BC6" w:rsidRPr="00AB0F3E" w:rsidRDefault="00FF5BC6" w:rsidP="000C758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D5BFB1" w14:textId="77777777" w:rsidR="00FF5BC6" w:rsidRPr="00415AA2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27AB64" w14:textId="77777777" w:rsidR="00FF5BC6" w:rsidRPr="00415AA2" w:rsidRDefault="00FF5BC6" w:rsidP="000C758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E6D6BF" w14:textId="77777777" w:rsidR="00FF5BC6" w:rsidRPr="00AB0F3E" w:rsidRDefault="00FF5BC6" w:rsidP="000C758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FF5BC6" w:rsidRPr="00015298" w14:paraId="252FAD0B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95133FD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B4465CD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A022ABD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02E5028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3D4CD5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4EA38E2C" w14:textId="0603BFCE" w:rsidR="00FF5BC6" w:rsidRPr="00FF5BC6" w:rsidRDefault="00FF5BC6" w:rsidP="00FF5BC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920F8A" w14:textId="77777777" w:rsidR="00FF5BC6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008FA7DC" w14:textId="58E1E8CC" w:rsidR="00FF5BC6" w:rsidRPr="004C4A40" w:rsidRDefault="00FF5BC6" w:rsidP="00FF5BC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22762EA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C0A6321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589D034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F5BC6" w:rsidRPr="00AB0F3E" w14:paraId="17525461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10E3E63" w14:textId="77777777" w:rsidR="00FF5BC6" w:rsidRPr="00AB0F3E" w:rsidRDefault="00FF5BC6" w:rsidP="000C758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A7C2912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039034" w14:textId="77777777" w:rsidR="00FF5BC6" w:rsidRPr="00415AA2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BFF627" w14:textId="77777777" w:rsidR="00FF5BC6" w:rsidRPr="00415AA2" w:rsidRDefault="00FF5BC6" w:rsidP="000C758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531926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F5BC6" w:rsidRPr="00015298" w14:paraId="10983FE0" w14:textId="77777777" w:rsidTr="00FF5B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7BD17F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20E12F" w14:textId="77777777" w:rsidR="00FF5BC6" w:rsidRPr="00AB0F3E" w:rsidRDefault="00FF5BC6" w:rsidP="000C758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96B9F12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0C22498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1680085" w14:textId="1EF71388" w:rsidR="00FF5BC6" w:rsidRPr="00BD4335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DE8EC6C" w14:textId="77777777" w:rsidR="00FF5BC6" w:rsidRPr="00AB0F3E" w:rsidRDefault="00FF5BC6" w:rsidP="000C758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C01F81F" w14:textId="457A9B69" w:rsidR="00FF5BC6" w:rsidRPr="00FF5BC6" w:rsidRDefault="00FF5BC6" w:rsidP="00FF5BC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298A1D1" w14:textId="77777777" w:rsidR="00FF5BC6" w:rsidRPr="00AB0F3E" w:rsidRDefault="00FF5BC6" w:rsidP="000C758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849FA0" w14:textId="77777777" w:rsidR="00FF5BC6" w:rsidRPr="00AB0F3E" w:rsidRDefault="00FF5BC6" w:rsidP="000C758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EEC88A8" w14:textId="77777777" w:rsidR="00FF5BC6" w:rsidRPr="00AB0F3E" w:rsidRDefault="00FF5BC6" w:rsidP="000C758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  <w:bookmarkEnd w:id="5"/>
    </w:tbl>
    <w:p w14:paraId="59AA52BA" w14:textId="77777777" w:rsidR="004D6F94" w:rsidRDefault="004D6F94" w:rsidP="004D6F9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6348940" w14:textId="77777777" w:rsidR="004D6F94" w:rsidRDefault="004D6F94" w:rsidP="004D6F9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 (including drafting/work item):</w:t>
      </w:r>
    </w:p>
    <w:p w14:paraId="66C105B0" w14:textId="77777777" w:rsidR="0037150D" w:rsidRPr="002C5415" w:rsidRDefault="0037150D" w:rsidP="0037150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bookmarkStart w:id="6" w:name="_Hlk24392232"/>
      <w:proofErr w:type="spellStart"/>
      <w:r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  <w:bookmarkEnd w:id="6"/>
    </w:p>
    <w:p w14:paraId="16042408" w14:textId="77777777" w:rsidR="00942333" w:rsidRDefault="0094233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0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271"/>
        <w:gridCol w:w="3689"/>
      </w:tblGrid>
      <w:tr w:rsidR="00EB1709" w:rsidRPr="009504CA" w14:paraId="276CE33E" w14:textId="77777777" w:rsidTr="00331A0A">
        <w:trPr>
          <w:trHeight w:val="141"/>
        </w:trPr>
        <w:tc>
          <w:tcPr>
            <w:tcW w:w="14604" w:type="dxa"/>
            <w:gridSpan w:val="6"/>
            <w:shd w:val="clear" w:color="auto" w:fill="F2F2F2"/>
          </w:tcPr>
          <w:p w14:paraId="3BE6FC61" w14:textId="77777777" w:rsidR="00EB1709" w:rsidRPr="009504CA" w:rsidRDefault="00EB1709" w:rsidP="00EB1709">
            <w:pPr>
              <w:pStyle w:val="Heading2"/>
              <w:rPr>
                <w:lang w:val="en-US"/>
              </w:rPr>
            </w:pPr>
            <w:proofErr w:type="spellStart"/>
            <w:r>
              <w:lastRenderedPageBreak/>
              <w:t>eCAV</w:t>
            </w:r>
            <w:proofErr w:type="spellEnd"/>
          </w:p>
        </w:tc>
      </w:tr>
      <w:tr w:rsidR="00EB1709" w:rsidRPr="009504CA" w14:paraId="6B54ACDA" w14:textId="77777777" w:rsidTr="00331A0A">
        <w:trPr>
          <w:trHeight w:val="141"/>
        </w:trPr>
        <w:tc>
          <w:tcPr>
            <w:tcW w:w="14604" w:type="dxa"/>
            <w:gridSpan w:val="6"/>
            <w:tcBorders>
              <w:bottom w:val="nil"/>
            </w:tcBorders>
            <w:shd w:val="clear" w:color="auto" w:fill="F2F2F2"/>
          </w:tcPr>
          <w:p w14:paraId="17567860" w14:textId="77777777" w:rsidR="00EB1709" w:rsidRPr="009504CA" w:rsidRDefault="00EB1709" w:rsidP="00EB1709">
            <w:pPr>
              <w:pStyle w:val="Heading3"/>
              <w:rPr>
                <w:lang w:val="en-US"/>
              </w:rPr>
            </w:pPr>
            <w:proofErr w:type="spellStart"/>
            <w:r w:rsidRPr="009504CA">
              <w:t>FS_</w:t>
            </w:r>
            <w:r>
              <w:t>eCAV</w:t>
            </w:r>
            <w:proofErr w:type="spellEnd"/>
            <w:r>
              <w:t xml:space="preserve">: </w:t>
            </w:r>
            <w:r w:rsidRPr="0061693B">
              <w:rPr>
                <w:lang w:val="en-US"/>
              </w:rPr>
              <w:t>Study on enhancements for cyber-physical control applications in vertical domains</w:t>
            </w:r>
            <w:r w:rsidRPr="004070E3">
              <w:t xml:space="preserve"> </w:t>
            </w:r>
            <w:r>
              <w:t>[</w:t>
            </w:r>
            <w:hyperlink r:id="rId11" w:history="1">
              <w:r w:rsidRPr="00F1526D">
                <w:rPr>
                  <w:rStyle w:val="Hyperlink"/>
                  <w:bCs/>
                </w:rPr>
                <w:t>SP-190092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EB1709" w:rsidRPr="00854C2B" w14:paraId="14434424" w14:textId="77777777" w:rsidTr="00331A0A">
        <w:trPr>
          <w:trHeight w:val="141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A7806F5" w14:textId="77777777" w:rsidR="00EB1709" w:rsidRPr="004067FF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AF9DE0" w14:textId="77777777" w:rsidR="00EB1709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F1526D">
              <w:rPr>
                <w:rFonts w:eastAsia="Arial Unicode MS" w:cs="Arial"/>
                <w:szCs w:val="18"/>
                <w:lang w:val="de-DE" w:eastAsia="ar-SA"/>
              </w:rPr>
              <w:t>Michael Bahr (Siemens</w:t>
            </w:r>
            <w:r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14:paraId="41486F0B" w14:textId="77777777" w:rsidR="00EB1709" w:rsidRPr="00411066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TR22.832v17.0.0</w:t>
            </w:r>
          </w:p>
          <w:p w14:paraId="12D8DC94" w14:textId="77777777" w:rsidR="00EB1709" w:rsidRPr="00411066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2492DC9B" w14:textId="77777777" w:rsidR="00EB1709" w:rsidRPr="004070E3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125DAAF" w14:textId="77777777" w:rsidR="00EB1709" w:rsidRPr="00E802B8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B1709" w:rsidRPr="00652642" w14:paraId="7C22699C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E760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46F5" w14:textId="1F67BECD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2" w:history="1">
              <w:r w:rsidR="00EB1709" w:rsidRPr="00D46176">
                <w:rPr>
                  <w:rStyle w:val="Hyperlink"/>
                  <w:rFonts w:cs="Arial"/>
                </w:rPr>
                <w:t>S1-193072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1339" w14:textId="77777777" w:rsidR="00EB1709" w:rsidRPr="00652642" w:rsidRDefault="00EB1709" w:rsidP="00EB1709">
            <w:pPr>
              <w:snapToGrid w:val="0"/>
              <w:spacing w:after="0" w:line="240" w:lineRule="auto"/>
            </w:pPr>
            <w:r w:rsidRPr="0070647E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,CICT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530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 w:rsidRPr="0070647E">
              <w:rPr>
                <w:rFonts w:hint="eastAsia"/>
                <w:noProof/>
                <w:lang w:eastAsia="zh-CN"/>
              </w:rPr>
              <w:t>Delete</w:t>
            </w:r>
            <w:proofErr w:type="gramEnd"/>
            <w:r w:rsidRPr="0070647E">
              <w:rPr>
                <w:rFonts w:hint="eastAsia"/>
                <w:noProof/>
                <w:lang w:eastAsia="zh-CN"/>
              </w:rPr>
              <w:t xml:space="preserve"> the editor</w:t>
            </w:r>
            <w:r w:rsidRPr="0070647E">
              <w:rPr>
                <w:noProof/>
                <w:lang w:eastAsia="zh-CN"/>
              </w:rPr>
              <w:t>’</w:t>
            </w:r>
            <w:r w:rsidRPr="0070647E">
              <w:rPr>
                <w:rFonts w:hint="eastAsia"/>
                <w:noProof/>
                <w:lang w:eastAsia="zh-CN"/>
              </w:rPr>
              <w:t>s note in  5.14.6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7E99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96DD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001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2C6432C8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70E5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D856" w14:textId="447A7E16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3" w:history="1">
              <w:r w:rsidR="00EB1709" w:rsidRPr="00D46176">
                <w:rPr>
                  <w:rStyle w:val="Hyperlink"/>
                  <w:rFonts w:cs="Arial"/>
                </w:rPr>
                <w:t>S1-193121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183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8A17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Clarification</w:t>
            </w:r>
            <w:proofErr w:type="gramEnd"/>
            <w:r>
              <w:rPr>
                <w:noProof/>
              </w:rPr>
              <w:t xml:space="preserve"> on MTBF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7B75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0EF1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002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67218370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E678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4BD4" w14:textId="51A41DD7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4" w:history="1">
              <w:r w:rsidR="00EB1709" w:rsidRPr="00D46176">
                <w:rPr>
                  <w:rStyle w:val="Hyperlink"/>
                  <w:rFonts w:cs="Arial"/>
                </w:rPr>
                <w:t>S1-193126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F3BD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Bell, Sennheiser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468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Completion</w:t>
            </w:r>
            <w:proofErr w:type="gramEnd"/>
            <w:r>
              <w:rPr>
                <w:noProof/>
              </w:rPr>
              <w:t xml:space="preserve"> of Multi-connectivity for robotic automation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14C5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68DFA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003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38968ECD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54C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12A4" w14:textId="40381CED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5" w:history="1">
              <w:r w:rsidR="00EB1709" w:rsidRPr="00D46176">
                <w:rPr>
                  <w:rStyle w:val="Hyperlink"/>
                  <w:rFonts w:cs="Arial"/>
                </w:rPr>
                <w:t>S1-193131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F312" w14:textId="77777777" w:rsidR="00EB1709" w:rsidRPr="00652642" w:rsidRDefault="00EB1709" w:rsidP="00EB1709">
            <w:pPr>
              <w:snapToGrid w:val="0"/>
              <w:spacing w:after="0" w:line="240" w:lineRule="auto"/>
            </w:pPr>
            <w:r w:rsidRPr="002E1AEB">
              <w:t>Nokia, Nokia Shanghai Bell, Vodafone,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DD0C" w14:textId="77777777" w:rsidR="00EB1709" w:rsidRPr="00652642" w:rsidRDefault="00EB1709" w:rsidP="00EB1709">
            <w:pPr>
              <w:snapToGrid w:val="0"/>
              <w:spacing w:after="0" w:line="240" w:lineRule="auto"/>
            </w:pPr>
            <w:r w:rsidRPr="002E1AEB">
              <w:t xml:space="preserve">Discussion on </w:t>
            </w:r>
            <w:r w:rsidRPr="002E1AEB">
              <w:rPr>
                <w:lang w:val="en-US"/>
              </w:rPr>
              <w:t xml:space="preserve">on network performance requirements in </w:t>
            </w:r>
            <w:proofErr w:type="spellStart"/>
            <w:r w:rsidRPr="002E1AEB">
              <w:rPr>
                <w:lang w:val="en-US"/>
              </w:rPr>
              <w:t>FS_eCAV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D139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7CEE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AE8C2B7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2E3C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6C84" w14:textId="0EF001D5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6" w:history="1">
              <w:r w:rsidR="00EB1709" w:rsidRPr="002E1AEB">
                <w:rPr>
                  <w:rStyle w:val="Hyperlink"/>
                  <w:rFonts w:cs="Arial"/>
                </w:rPr>
                <w:t>S1-193133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F10D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Bell, Vodafone,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5C42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Clarification</w:t>
            </w:r>
            <w:proofErr w:type="gramEnd"/>
            <w:r>
              <w:rPr>
                <w:noProof/>
              </w:rPr>
              <w:t xml:space="preserve"> on KPIs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3654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12FF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004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41925220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A68C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07F4" w14:textId="138F4DC2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7" w:history="1">
              <w:r w:rsidR="00EB1709" w:rsidRPr="002E1AEB">
                <w:rPr>
                  <w:rStyle w:val="Hyperlink"/>
                  <w:rFonts w:cs="Arial"/>
                </w:rPr>
                <w:t>S1-193156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CCDF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4774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Update</w:t>
            </w:r>
            <w:proofErr w:type="gramEnd"/>
            <w:r>
              <w:rPr>
                <w:noProof/>
              </w:rPr>
              <w:t xml:space="preserve"> Use Case Mobile Operation Panel EN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E8B6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511B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005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3E047490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5CE2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19FA" w14:textId="002933FC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8" w:history="1">
              <w:r w:rsidR="00EB1709" w:rsidRPr="00D46176">
                <w:rPr>
                  <w:rStyle w:val="Hyperlink"/>
                  <w:rFonts w:cs="Arial"/>
                </w:rPr>
                <w:t>S1-193169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6576C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AEA4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Survival</w:t>
            </w:r>
            <w:proofErr w:type="gramEnd"/>
            <w:r>
              <w:rPr>
                <w:noProof/>
              </w:rPr>
              <w:t xml:space="preserve"> time vs message error rate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8C56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B960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006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</w:tc>
      </w:tr>
      <w:tr w:rsidR="00EB1709" w:rsidRPr="00652642" w14:paraId="1E38A57F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863D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A868" w14:textId="410D856C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9" w:history="1">
              <w:r w:rsidR="00EB1709" w:rsidRPr="00D46176">
                <w:rPr>
                  <w:rStyle w:val="Hyperlink"/>
                  <w:rFonts w:cs="Arial"/>
                </w:rPr>
                <w:t>S1-193171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53E1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BE1F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Corrections</w:t>
            </w:r>
            <w:proofErr w:type="gramEnd"/>
            <w:r>
              <w:rPr>
                <w:noProof/>
              </w:rPr>
              <w:t xml:space="preserve"> and naming conventions in Clause 4.3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8DDF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58FD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007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615835FE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CCD4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DD19" w14:textId="5E17AAB7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0" w:history="1">
              <w:r w:rsidR="00EB1709" w:rsidRPr="00D46176">
                <w:rPr>
                  <w:rStyle w:val="Hyperlink"/>
                  <w:rFonts w:cs="Arial"/>
                </w:rPr>
                <w:t>S1-193178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DA21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F9D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 w:rsidRPr="007F3D42">
              <w:rPr>
                <w:noProof/>
                <w:lang w:eastAsia="ko-KR"/>
              </w:rPr>
              <w:t>Modification</w:t>
            </w:r>
            <w:proofErr w:type="gramEnd"/>
            <w:r w:rsidRPr="007F3D42">
              <w:rPr>
                <w:noProof/>
                <w:lang w:eastAsia="ko-KR"/>
              </w:rPr>
              <w:t xml:space="preserve"> of m</w:t>
            </w:r>
            <w:r w:rsidRPr="007F3D42">
              <w:rPr>
                <w:rFonts w:hint="eastAsia"/>
                <w:noProof/>
                <w:lang w:eastAsia="ko-KR"/>
              </w:rPr>
              <w:t xml:space="preserve">erged potential service requirements </w:t>
            </w:r>
            <w:r w:rsidRPr="007F3D42">
              <w:rPr>
                <w:noProof/>
                <w:lang w:eastAsia="ko-KR"/>
              </w:rPr>
              <w:t>on</w:t>
            </w:r>
            <w:r w:rsidRPr="007F3D42">
              <w:rPr>
                <w:rFonts w:hint="eastAsia"/>
                <w:noProof/>
                <w:lang w:eastAsia="ko-KR"/>
              </w:rPr>
              <w:t xml:space="preserve"> </w:t>
            </w:r>
            <w:r w:rsidRPr="007F3D42">
              <w:rPr>
                <w:noProof/>
                <w:lang w:eastAsia="ko-KR"/>
              </w:rPr>
              <w:t>p</w:t>
            </w:r>
            <w:r w:rsidRPr="007F3D42">
              <w:rPr>
                <w:rFonts w:hint="eastAsia"/>
                <w:noProof/>
                <w:lang w:eastAsia="ko-KR"/>
              </w:rPr>
              <w:t>ositioning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268A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701E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008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386BF59F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3E4C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A81A" w14:textId="0B94184B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1" w:history="1">
              <w:r w:rsidR="00EB1709" w:rsidRPr="00D46176">
                <w:rPr>
                  <w:rStyle w:val="Hyperlink"/>
                  <w:rFonts w:cs="Arial"/>
                </w:rPr>
                <w:t>S1-193179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B3A7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FEF13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 w:rsidRPr="00021BB6">
              <w:rPr>
                <w:rFonts w:hint="eastAsia"/>
                <w:noProof/>
                <w:lang w:eastAsia="ko-KR"/>
              </w:rPr>
              <w:t>Add</w:t>
            </w:r>
            <w:r w:rsidRPr="00021BB6">
              <w:rPr>
                <w:noProof/>
                <w:lang w:eastAsia="ko-KR"/>
              </w:rPr>
              <w:t>ition</w:t>
            </w:r>
            <w:proofErr w:type="gramEnd"/>
            <w:r w:rsidRPr="00021BB6">
              <w:rPr>
                <w:noProof/>
                <w:lang w:eastAsia="ko-KR"/>
              </w:rPr>
              <w:t xml:space="preserve"> of</w:t>
            </w:r>
            <w:r w:rsidRPr="00021BB6">
              <w:rPr>
                <w:rFonts w:hint="eastAsia"/>
                <w:noProof/>
                <w:lang w:eastAsia="ko-KR"/>
              </w:rPr>
              <w:t xml:space="preserve"> </w:t>
            </w:r>
            <w:r w:rsidRPr="00021BB6">
              <w:rPr>
                <w:noProof/>
                <w:lang w:eastAsia="ko-KR"/>
              </w:rPr>
              <w:t>definition and abbreviation for non-public network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8AD6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12E8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009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426BC2C7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961A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25E8" w14:textId="4845E532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2" w:history="1">
              <w:r w:rsidR="00EB1709" w:rsidRPr="00D46176">
                <w:rPr>
                  <w:rStyle w:val="Hyperlink"/>
                  <w:rFonts w:cs="Arial"/>
                </w:rPr>
                <w:t>S1-193181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138A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824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FS</w:t>
            </w:r>
            <w:proofErr w:type="gramEnd"/>
            <w:r>
              <w:rPr>
                <w:noProof/>
              </w:rPr>
              <w:t>_eCAV update to requirements consolidation for industrial ethernet integration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9B6C4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3B2C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010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14A9B156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242F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FB63" w14:textId="64F9E91D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3" w:history="1">
              <w:r w:rsidR="00EB1709" w:rsidRPr="00D46176">
                <w:rPr>
                  <w:rStyle w:val="Hyperlink"/>
                  <w:rFonts w:cs="Arial"/>
                </w:rPr>
                <w:t>S1-193182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D66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64F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proofErr w:type="spellStart"/>
            <w:r>
              <w:rPr>
                <w:rFonts w:eastAsia="SimSun"/>
                <w:lang w:eastAsia="en-GB"/>
              </w:rPr>
              <w:t>FS</w:t>
            </w:r>
            <w:proofErr w:type="gramEnd"/>
            <w:r>
              <w:rPr>
                <w:rFonts w:eastAsia="SimSun"/>
                <w:lang w:eastAsia="en-GB"/>
              </w:rPr>
              <w:t>_eCAV</w:t>
            </w:r>
            <w:proofErr w:type="spellEnd"/>
            <w:r>
              <w:rPr>
                <w:rFonts w:eastAsia="SimSun"/>
                <w:lang w:eastAsia="en-GB"/>
              </w:rPr>
              <w:t xml:space="preserve"> – merged potential service requirements – Non-public Networks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3F04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2EA7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011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43D90A7A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DCAD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2A7AC" w14:textId="6CC8E993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4" w:history="1">
              <w:r w:rsidR="00EB1709" w:rsidRPr="00D46176">
                <w:rPr>
                  <w:rStyle w:val="Hyperlink"/>
                  <w:rFonts w:cs="Arial"/>
                </w:rPr>
                <w:t>S1-193183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4E9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FB22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FS</w:t>
            </w:r>
            <w:proofErr w:type="gramEnd"/>
            <w:r>
              <w:rPr>
                <w:noProof/>
              </w:rPr>
              <w:t>_eCAV update to requirements consolidation for network operation and maintenance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2B62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14E3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012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5A7E19A0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C521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88E3" w14:textId="2FC43387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5" w:history="1">
              <w:r w:rsidR="00EB1709" w:rsidRPr="00D46176">
                <w:rPr>
                  <w:rStyle w:val="Hyperlink"/>
                  <w:rFonts w:cs="Arial"/>
                </w:rPr>
                <w:t>S1-193184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36B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0AE8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FS</w:t>
            </w:r>
            <w:proofErr w:type="gramEnd"/>
            <w:r>
              <w:rPr>
                <w:noProof/>
              </w:rPr>
              <w:t>_eCAV - Update Clause Merged Potential Service Requirements - Network Performance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54CDC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60F3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013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03DBD4A3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F6AD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25BC" w14:textId="69E111A4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6" w:history="1">
              <w:r w:rsidR="00EB1709" w:rsidRPr="00D46176">
                <w:rPr>
                  <w:rStyle w:val="Hyperlink"/>
                  <w:rFonts w:cs="Arial"/>
                </w:rPr>
                <w:t>S1-193185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83CD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158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FS</w:t>
            </w:r>
            <w:proofErr w:type="gramEnd"/>
            <w:r>
              <w:rPr>
                <w:noProof/>
              </w:rPr>
              <w:t>_eCAV update to requirements consolidation for positioning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D5E0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D98D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014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7E35B33A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1F99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F4C3" w14:textId="028B8109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7" w:history="1">
              <w:r w:rsidR="00EB1709" w:rsidRPr="00D46176">
                <w:rPr>
                  <w:rStyle w:val="Hyperlink"/>
                  <w:rFonts w:cs="Arial"/>
                </w:rPr>
                <w:t>S1-193186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E848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2ED58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FS</w:t>
            </w:r>
            <w:proofErr w:type="gramEnd"/>
            <w:r>
              <w:rPr>
                <w:noProof/>
              </w:rPr>
              <w:t>_eCAV update to requirements consolidation for device-to-device/ProSe communication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24FC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8D1F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015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4280D017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B785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26878" w14:textId="1FD35D4E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8" w:history="1">
              <w:r w:rsidR="00EB1709" w:rsidRPr="00D46176">
                <w:rPr>
                  <w:rStyle w:val="Hyperlink"/>
                  <w:rFonts w:cs="Arial"/>
                </w:rPr>
                <w:t>S1-193187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A6DF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ACC8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22.832v17.0.0 </w:t>
            </w:r>
            <w:r>
              <w:rPr>
                <w:noProof/>
              </w:rPr>
              <w:t>Resolution of remaining Editor’s Notes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1A1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EA35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016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1A84D731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BDE37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D858" w14:textId="729D90B4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9" w:history="1">
              <w:r w:rsidR="00EB1709" w:rsidRPr="00D46176">
                <w:rPr>
                  <w:rStyle w:val="Hyperlink"/>
                  <w:rFonts w:cs="Arial"/>
                </w:rPr>
                <w:t>S1-193188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852D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0E0D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22.832v17.0.0 </w:t>
            </w:r>
            <w:r>
              <w:rPr>
                <w:noProof/>
              </w:rPr>
              <w:t>Editorial and minor corrections to TR 22.832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E88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75A4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017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06903265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038A2" w14:textId="77777777" w:rsidR="00EB1709" w:rsidRPr="00976A8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6A8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983C8" w14:textId="661EE39A" w:rsidR="00EB1709" w:rsidRPr="00976A84" w:rsidRDefault="007E251A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0" w:history="1">
              <w:r w:rsidR="00EB1709" w:rsidRPr="00976A84">
                <w:rPr>
                  <w:rStyle w:val="Hyperlink"/>
                  <w:rFonts w:cs="Arial"/>
                  <w:color w:val="auto"/>
                </w:rPr>
                <w:t>S1-193190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15CE8" w14:textId="77777777" w:rsidR="00EB1709" w:rsidRPr="00976A84" w:rsidRDefault="00EB1709" w:rsidP="00EB1709">
            <w:pPr>
              <w:snapToGrid w:val="0"/>
              <w:spacing w:after="0" w:line="240" w:lineRule="auto"/>
            </w:pPr>
            <w:r w:rsidRPr="00976A84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61489" w14:textId="77777777" w:rsidR="00EB1709" w:rsidRPr="00976A84" w:rsidRDefault="00EB1709" w:rsidP="00EB1709">
            <w:pPr>
              <w:snapToGrid w:val="0"/>
              <w:spacing w:after="0" w:line="240" w:lineRule="auto"/>
            </w:pPr>
            <w:r w:rsidRPr="00976A84">
              <w:t>CR22.104v17.1.</w:t>
            </w:r>
            <w:proofErr w:type="gramStart"/>
            <w:r w:rsidRPr="00976A84">
              <w:t xml:space="preserve">0  </w:t>
            </w:r>
            <w:r w:rsidRPr="00976A84">
              <w:rPr>
                <w:noProof/>
              </w:rPr>
              <w:t>TS</w:t>
            </w:r>
            <w:proofErr w:type="gramEnd"/>
            <w:r w:rsidRPr="00976A84">
              <w:rPr>
                <w:noProof/>
              </w:rPr>
              <w:t xml:space="preserve"> 22104 – Annex A for cooperative carrying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EA6F6" w14:textId="502F6BCE" w:rsidR="00EB1709" w:rsidRPr="00976A84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6A84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 w:rsidR="00551DF9">
              <w:rPr>
                <w:rFonts w:eastAsia="Times New Roman" w:cs="Arial"/>
                <w:szCs w:val="18"/>
                <w:lang w:eastAsia="ar-SA"/>
              </w:rPr>
              <w:t>8.8.2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7E104" w14:textId="77777777" w:rsidR="00EB1709" w:rsidRPr="00976A84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6A8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976A84">
              <w:t>eCAV</w:t>
            </w:r>
            <w:proofErr w:type="spellEnd"/>
            <w:r w:rsidRPr="00976A84">
              <w:rPr>
                <w:rFonts w:eastAsia="Arial Unicode MS" w:cs="Arial"/>
                <w:i/>
                <w:szCs w:val="18"/>
                <w:lang w:eastAsia="ar-SA"/>
              </w:rPr>
              <w:t xml:space="preserve"> Rel-17 CR0038R- Cat F</w:t>
            </w:r>
          </w:p>
        </w:tc>
      </w:tr>
      <w:tr w:rsidR="00EB1709" w:rsidRPr="00652642" w14:paraId="40E7F226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FB4B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BB2" w14:textId="116C3B00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1" w:history="1">
              <w:r w:rsidR="00EB1709" w:rsidRPr="00D46176">
                <w:rPr>
                  <w:rStyle w:val="Hyperlink"/>
                  <w:rFonts w:cs="Arial"/>
                </w:rPr>
                <w:t>S1-193191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8AB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7742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22.832v17.0.0 </w:t>
            </w:r>
            <w:r>
              <w:rPr>
                <w:noProof/>
              </w:rPr>
              <w:t>Introduction clause for TR 22.832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0FD2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B40B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018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71433C8C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61B7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6F03" w14:textId="02B03D60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2" w:history="1">
              <w:r w:rsidR="00EB1709" w:rsidRPr="00D46176">
                <w:rPr>
                  <w:rStyle w:val="Hyperlink"/>
                  <w:rFonts w:cs="Arial"/>
                </w:rPr>
                <w:t>S1-193192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B583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119F6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Mapping</w:t>
            </w:r>
            <w:proofErr w:type="gramEnd"/>
            <w:r>
              <w:rPr>
                <w:noProof/>
              </w:rPr>
              <w:t xml:space="preserve"> or requirements from use case to consolidated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D51F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EF8A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019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402D3C20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C8A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DFC4" w14:textId="640732D7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3" w:history="1">
              <w:r w:rsidR="00EB1709" w:rsidRPr="00D46176">
                <w:rPr>
                  <w:rStyle w:val="Hyperlink"/>
                  <w:rFonts w:cs="Arial"/>
                </w:rPr>
                <w:t>S1-193193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5825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32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 w:rsidRPr="00B82B69">
              <w:rPr>
                <w:noProof/>
                <w:lang w:eastAsia="ko-KR"/>
              </w:rPr>
              <w:t>Correction</w:t>
            </w:r>
            <w:proofErr w:type="gramEnd"/>
            <w:r w:rsidRPr="00B82B69">
              <w:rPr>
                <w:noProof/>
                <w:lang w:eastAsia="ko-KR"/>
              </w:rPr>
              <w:t xml:space="preserve"> of clause 4.1 and clause 5.1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ED82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7BDA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020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652642" w14:paraId="2BE5ECFF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810D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9901" w14:textId="1D2C4285" w:rsidR="00EB1709" w:rsidRPr="00B26F24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4" w:history="1">
              <w:r w:rsidR="00EB1709" w:rsidRPr="00D46176">
                <w:rPr>
                  <w:rStyle w:val="Hyperlink"/>
                  <w:rFonts w:cs="Arial"/>
                </w:rPr>
                <w:t>S1-193194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8792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951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</w:t>
            </w:r>
            <w:proofErr w:type="gramStart"/>
            <w:r>
              <w:t xml:space="preserve">22.832v17.0.0  </w:t>
            </w:r>
            <w:r>
              <w:rPr>
                <w:noProof/>
              </w:rPr>
              <w:t>FS</w:t>
            </w:r>
            <w:proofErr w:type="gramEnd"/>
            <w:r>
              <w:rPr>
                <w:noProof/>
              </w:rPr>
              <w:t>_eCAV - Clock synchronization budget use case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CE9A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C0B7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0647E">
              <w:t>FS_eCAV</w:t>
            </w:r>
            <w:proofErr w:type="spellEnd"/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013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B1709" w:rsidRPr="00B04844" w14:paraId="58503E36" w14:textId="77777777" w:rsidTr="00331A0A">
        <w:trPr>
          <w:trHeight w:val="141"/>
        </w:trPr>
        <w:tc>
          <w:tcPr>
            <w:tcW w:w="14604" w:type="dxa"/>
            <w:gridSpan w:val="6"/>
            <w:shd w:val="clear" w:color="auto" w:fill="F2F2F2"/>
          </w:tcPr>
          <w:p w14:paraId="2EC1B52D" w14:textId="77777777" w:rsidR="00EB1709" w:rsidRPr="009504CA" w:rsidRDefault="00EB1709" w:rsidP="00EB1709">
            <w:pPr>
              <w:pStyle w:val="Heading3"/>
              <w:rPr>
                <w:lang w:val="en-US"/>
              </w:rPr>
            </w:pPr>
            <w:proofErr w:type="spellStart"/>
            <w:r>
              <w:t>eCAV</w:t>
            </w:r>
            <w:proofErr w:type="spellEnd"/>
            <w:r>
              <w:t xml:space="preserve">: </w:t>
            </w:r>
            <w:r w:rsidRPr="002A796E">
              <w:t>WID on enhancements for CAV (</w:t>
            </w:r>
            <w:proofErr w:type="spellStart"/>
            <w:r w:rsidRPr="002A796E">
              <w:t>eCAV</w:t>
            </w:r>
            <w:proofErr w:type="spellEnd"/>
            <w:r w:rsidRPr="002A796E">
              <w:t>)</w:t>
            </w:r>
            <w:r>
              <w:t xml:space="preserve"> [</w:t>
            </w:r>
            <w:hyperlink r:id="rId35" w:history="1">
              <w:r w:rsidRPr="00F1526D">
                <w:rPr>
                  <w:rStyle w:val="Hyperlink"/>
                  <w:bCs/>
                </w:rPr>
                <w:t>SP-190310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EB1709" w:rsidRPr="00B04844" w14:paraId="14E76647" w14:textId="77777777" w:rsidTr="00331A0A">
        <w:trPr>
          <w:trHeight w:val="141"/>
        </w:trPr>
        <w:tc>
          <w:tcPr>
            <w:tcW w:w="14604" w:type="dxa"/>
            <w:gridSpan w:val="6"/>
            <w:shd w:val="clear" w:color="auto" w:fill="auto"/>
          </w:tcPr>
          <w:p w14:paraId="196F86AB" w14:textId="77777777" w:rsidR="00EB1709" w:rsidRPr="00AA7BD2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bookmarkStart w:id="7" w:name="_GoBack"/>
            <w:r w:rsidRPr="00AA7BD2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68E1AEC" w14:textId="77777777" w:rsidR="00EB1709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F1526D">
              <w:rPr>
                <w:rFonts w:eastAsia="Arial Unicode MS" w:cs="Arial"/>
                <w:szCs w:val="18"/>
                <w:lang w:val="de-DE" w:eastAsia="ar-SA"/>
              </w:rPr>
              <w:t>Michael Bahr (Siemens</w:t>
            </w:r>
            <w:r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14:paraId="74ABB08A" w14:textId="77777777" w:rsidR="00EB1709" w:rsidRPr="00AA7BD2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AA7BD2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AA7BD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AA7BD2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AA7BD2">
              <w:rPr>
                <w:rFonts w:eastAsia="Arial Unicode MS" w:cs="Arial"/>
                <w:szCs w:val="18"/>
                <w:lang w:val="fr-FR" w:eastAsia="ar-SA"/>
              </w:rPr>
              <w:t xml:space="preserve"> SA#86 (12/2019)</w:t>
            </w:r>
          </w:p>
          <w:p w14:paraId="79A0920B" w14:textId="77777777" w:rsidR="00EB1709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AA7BD2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AA7BD2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AA7BD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AA7BD2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  <w:p w14:paraId="200FB033" w14:textId="77777777" w:rsidR="00EB1709" w:rsidRPr="002F6811" w:rsidRDefault="00EB1709" w:rsidP="00EB17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7"/>
      <w:tr w:rsidR="00EB1709" w:rsidRPr="00F45489" w14:paraId="4472EE7D" w14:textId="77777777" w:rsidTr="003E6BE9">
        <w:trPr>
          <w:trHeight w:val="293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C4B6BCA" w14:textId="77777777" w:rsidR="00EB1709" w:rsidRPr="00F45489" w:rsidRDefault="00EB1709" w:rsidP="00EB1709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22.104</w:t>
            </w:r>
          </w:p>
        </w:tc>
      </w:tr>
      <w:tr w:rsidR="00EB1709" w:rsidRPr="00652642" w14:paraId="70B41568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A7E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07F7" w14:textId="30FE24B3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6" w:history="1">
              <w:r w:rsidR="00EB1709" w:rsidRPr="00B466AC">
                <w:rPr>
                  <w:rStyle w:val="Hyperlink"/>
                  <w:rFonts w:cs="Arial"/>
                </w:rPr>
                <w:t>S1-193114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528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60BD" w14:textId="77777777" w:rsidR="00EB1709" w:rsidRPr="00652642" w:rsidRDefault="00EB1709" w:rsidP="00EB1709">
            <w:pPr>
              <w:snapToGrid w:val="0"/>
              <w:spacing w:after="0" w:line="240" w:lineRule="auto"/>
            </w:pPr>
            <w:proofErr w:type="spellStart"/>
            <w:r w:rsidRPr="0007349E">
              <w:t>eCAV</w:t>
            </w:r>
            <w:proofErr w:type="spellEnd"/>
            <w:r w:rsidRPr="0007349E">
              <w:t>: transmission direction and movement characteristics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D5A6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3AD7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2465764F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25AD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3118" w14:textId="4B2FA907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7" w:history="1">
              <w:r w:rsidR="00EB1709" w:rsidRPr="00B466AC">
                <w:rPr>
                  <w:rStyle w:val="Hyperlink"/>
                  <w:rFonts w:cs="Arial"/>
                </w:rPr>
                <w:t>S1-193117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37F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CFAF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 xml:space="preserve">Addition of </w:t>
            </w:r>
            <w:r w:rsidRPr="00530AC4">
              <w:rPr>
                <w:noProof/>
              </w:rPr>
              <w:t>transmission direction</w:t>
            </w:r>
            <w:r>
              <w:rPr>
                <w:noProof/>
              </w:rPr>
              <w:t>s</w:t>
            </w:r>
            <w:r w:rsidRPr="00530AC4">
              <w:rPr>
                <w:noProof/>
              </w:rPr>
              <w:t xml:space="preserve"> and movement characteristics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403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8CEA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CR0028R-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  <w:p w14:paraId="08EDC32E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69CF7867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69D2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952D" w14:textId="4A0441E2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8" w:history="1">
              <w:r w:rsidR="00EB1709" w:rsidRPr="00B466AC">
                <w:rPr>
                  <w:rStyle w:val="Hyperlink"/>
                  <w:rFonts w:cs="Arial"/>
                </w:rPr>
                <w:t>S1-193122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AACC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50F1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Clarification on communication service reliability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F88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329B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CR002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  <w:p w14:paraId="4663480A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3B92835B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0047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7D1B" w14:textId="27EAE251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9" w:history="1">
              <w:r w:rsidR="00EB1709" w:rsidRPr="00B466AC">
                <w:rPr>
                  <w:rStyle w:val="Hyperlink"/>
                  <w:rFonts w:cs="Arial"/>
                </w:rPr>
                <w:t>S1-193123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626D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Bell, Vodafone, Siemens, Bosch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E5E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Clarification on communication service reliability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EE37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9444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30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A</w:t>
            </w:r>
          </w:p>
          <w:p w14:paraId="374DB7D7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7436F567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022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EEE1" w14:textId="081C814C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0" w:history="1">
              <w:r w:rsidR="00EB1709" w:rsidRPr="0007349E">
                <w:rPr>
                  <w:rStyle w:val="Hyperlink"/>
                  <w:rFonts w:cs="Arial"/>
                </w:rPr>
                <w:t>S1-193128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F272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noProof/>
              </w:rPr>
            </w:pPr>
            <w:r w:rsidRPr="0007349E">
              <w:rPr>
                <w:noProof/>
              </w:rPr>
              <w:t>Nokia, Nokia Shanghai Bell, Sennheiser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EEE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Multi-connectivity requirement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1EEA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A850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31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C</w:t>
            </w:r>
          </w:p>
          <w:p w14:paraId="303ECC78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F9BD995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5A2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FC4E" w14:textId="117611F1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1" w:history="1">
              <w:r w:rsidR="00EB1709" w:rsidRPr="00B466AC">
                <w:rPr>
                  <w:rStyle w:val="Hyperlink"/>
                  <w:rFonts w:cs="Arial"/>
                </w:rPr>
                <w:t>S1-193157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2575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F3A3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Network performance requirements for mobile operation panel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90E8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BBD9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032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C</w:t>
            </w:r>
          </w:p>
          <w:p w14:paraId="2EB923B6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103FE2BF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E226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AE69" w14:textId="675C24F6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2" w:history="1">
              <w:r w:rsidR="00EB1709" w:rsidRPr="00B466AC">
                <w:rPr>
                  <w:rStyle w:val="Hyperlink"/>
                  <w:rFonts w:cs="Arial"/>
                </w:rPr>
                <w:t>S1-193165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CD7B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D1A2" w14:textId="77777777" w:rsidR="00EB1709" w:rsidRPr="00215FD5" w:rsidRDefault="00EB1709" w:rsidP="00EB170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5FD5">
              <w:t>Clock synchronicity budget for the 5G system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07B1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1B52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F6B2973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779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3977" w14:textId="48C611A4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3" w:history="1">
              <w:r w:rsidR="00EB1709" w:rsidRPr="00B466AC">
                <w:rPr>
                  <w:rStyle w:val="Hyperlink"/>
                  <w:rFonts w:cs="Arial"/>
                </w:rPr>
                <w:t>S1-193166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55D5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B0C8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22.104v16.3.0 </w:t>
            </w:r>
            <w:r>
              <w:rPr>
                <w:noProof/>
              </w:rPr>
              <w:t>Clarification of clock synchronicity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D1C8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B96E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6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033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  <w:p w14:paraId="62346748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24C6396E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D0A9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997E" w14:textId="50C711BC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4" w:history="1">
              <w:r w:rsidR="00EB1709" w:rsidRPr="00B466AC">
                <w:rPr>
                  <w:rStyle w:val="Hyperlink"/>
                  <w:rFonts w:cs="Arial"/>
                </w:rPr>
                <w:t>S1-193167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5629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1F23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Clarification of clock synchronicity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5D0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A5AB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034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A</w:t>
            </w:r>
          </w:p>
          <w:p w14:paraId="7E768B2D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FB61339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0301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3999" w14:textId="1ED75F7B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5" w:history="1">
              <w:r w:rsidR="00EB1709" w:rsidRPr="00B466AC">
                <w:rPr>
                  <w:rStyle w:val="Hyperlink"/>
                  <w:rFonts w:cs="Arial"/>
                </w:rPr>
                <w:t>S1-193168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5C35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0485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 w:rsidRPr="00BB686C">
              <w:rPr>
                <w:noProof/>
              </w:rPr>
              <w:t>Derivation of communication service availability and reliability from network performance</w:t>
            </w:r>
            <w:r>
              <w:rPr>
                <w:noProof/>
              </w:rPr>
              <w:t xml:space="preserve"> metrics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1CB0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5285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035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  <w:p w14:paraId="46539634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01C993E2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2C60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4156" w14:textId="68D46DFB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6" w:history="1">
              <w:r w:rsidR="00EB1709" w:rsidRPr="00B466AC">
                <w:rPr>
                  <w:rStyle w:val="Hyperlink"/>
                  <w:rFonts w:cs="Arial"/>
                </w:rPr>
                <w:t>S1-193170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2748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rPr>
                <w:noProof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C0FC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Additional characteristic parameter: Message error rate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567E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FC89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036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  <w:p w14:paraId="776BE8A9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50DDCEF3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FB9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1244" w14:textId="38799836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7" w:history="1">
              <w:r w:rsidR="00EB1709" w:rsidRPr="00B466AC">
                <w:rPr>
                  <w:rStyle w:val="Hyperlink"/>
                  <w:rFonts w:cs="Arial"/>
                </w:rPr>
                <w:t>S1-193189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9FB4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B6E7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Editorial and minor corrections to TR 22.104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6ECB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4866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D</w:t>
            </w:r>
          </w:p>
          <w:p w14:paraId="31D8450D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652642" w14:paraId="64D1917C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2833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2A42" w14:textId="26016782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48" w:history="1">
              <w:r w:rsidR="00EB1709" w:rsidRPr="00B466AC">
                <w:rPr>
                  <w:rStyle w:val="Hyperlink"/>
                  <w:rFonts w:cs="Arial"/>
                </w:rPr>
                <w:t>S1-193195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F7E0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144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22.104v17.1.0 </w:t>
            </w:r>
            <w:r>
              <w:rPr>
                <w:noProof/>
              </w:rPr>
              <w:t>eCAV - Clock synchronization budget requirements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DC90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4D30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039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D</w:t>
            </w:r>
          </w:p>
          <w:p w14:paraId="1E921237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1709" w:rsidRPr="00976A84" w14:paraId="5E024A28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2327" w14:textId="77777777" w:rsidR="00EB1709" w:rsidRPr="00B466AC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66A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7898" w14:textId="50D88B34" w:rsidR="00EB1709" w:rsidRPr="00B466AC" w:rsidRDefault="007E251A" w:rsidP="00EB1709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9" w:history="1">
              <w:r w:rsidR="00EB1709" w:rsidRPr="00B466AC">
                <w:rPr>
                  <w:rStyle w:val="Hyperlink"/>
                  <w:rFonts w:cs="Arial"/>
                </w:rPr>
                <w:t>S1-193190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287F" w14:textId="77777777" w:rsidR="00EB1709" w:rsidRPr="00B466AC" w:rsidRDefault="00EB1709" w:rsidP="00EB1709">
            <w:pPr>
              <w:snapToGrid w:val="0"/>
              <w:spacing w:after="0" w:line="240" w:lineRule="auto"/>
            </w:pPr>
            <w:r w:rsidRPr="00B466AC">
              <w:t>Siemens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82B3" w14:textId="77777777" w:rsidR="00EB1709" w:rsidRPr="00B466AC" w:rsidRDefault="00EB1709" w:rsidP="00EB1709">
            <w:pPr>
              <w:snapToGrid w:val="0"/>
              <w:spacing w:after="0" w:line="240" w:lineRule="auto"/>
            </w:pPr>
            <w:r w:rsidRPr="00B466AC">
              <w:t>CR</w:t>
            </w:r>
            <w:r>
              <w:t xml:space="preserve"> </w:t>
            </w:r>
            <w:proofErr w:type="gramStart"/>
            <w:r w:rsidRPr="00B466AC">
              <w:t xml:space="preserve">22.104v17.1.0  </w:t>
            </w:r>
            <w:r w:rsidRPr="00B466AC">
              <w:rPr>
                <w:noProof/>
              </w:rPr>
              <w:t>TS</w:t>
            </w:r>
            <w:proofErr w:type="gramEnd"/>
            <w:r w:rsidRPr="00B466AC">
              <w:rPr>
                <w:noProof/>
              </w:rPr>
              <w:t xml:space="preserve"> 22104 – Annex A for cooperative carrying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02E4" w14:textId="77777777" w:rsidR="00EB1709" w:rsidRPr="00B466AC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9444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466AC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B466AC">
              <w:t>eCAV</w:t>
            </w:r>
            <w:proofErr w:type="spellEnd"/>
            <w:r w:rsidRPr="00B466AC">
              <w:rPr>
                <w:rFonts w:eastAsia="Arial Unicode MS" w:cs="Arial"/>
                <w:i/>
                <w:szCs w:val="18"/>
                <w:lang w:eastAsia="ar-SA"/>
              </w:rPr>
              <w:t xml:space="preserve"> Rel-17 CR0038R- Cat F</w:t>
            </w:r>
          </w:p>
          <w:p w14:paraId="7237B406" w14:textId="02E36078" w:rsidR="003B7BD3" w:rsidRPr="00B466AC" w:rsidRDefault="003B7BD3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Moved from 8.8.1</w:t>
            </w:r>
          </w:p>
        </w:tc>
      </w:tr>
      <w:tr w:rsidR="00EB1709" w:rsidRPr="00F45489" w14:paraId="74D61025" w14:textId="77777777" w:rsidTr="00331A0A">
        <w:trPr>
          <w:trHeight w:val="293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8E3C3AA" w14:textId="77777777" w:rsidR="00EB1709" w:rsidRPr="00F45489" w:rsidRDefault="00EB1709" w:rsidP="00EB1709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Others</w:t>
            </w:r>
          </w:p>
        </w:tc>
      </w:tr>
      <w:tr w:rsidR="00EB1709" w:rsidRPr="00652642" w14:paraId="32665C1A" w14:textId="77777777" w:rsidTr="00331A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4EE8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F0AC" w14:textId="29C49B13" w:rsidR="00EB1709" w:rsidRPr="0083613B" w:rsidRDefault="007E251A" w:rsidP="00EB1709">
            <w:pPr>
              <w:snapToGrid w:val="0"/>
              <w:spacing w:after="0" w:line="240" w:lineRule="auto"/>
              <w:rPr>
                <w:rStyle w:val="Hyperlink"/>
              </w:rPr>
            </w:pPr>
            <w:hyperlink r:id="rId50" w:history="1">
              <w:r w:rsidR="00EB1709" w:rsidRPr="00B466AC">
                <w:rPr>
                  <w:rStyle w:val="Hyperlink"/>
                  <w:rFonts w:cs="Arial"/>
                </w:rPr>
                <w:t>S1-193154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E0E2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153E" w14:textId="77777777" w:rsidR="00EB1709" w:rsidRPr="00652642" w:rsidRDefault="00EB1709" w:rsidP="00EB1709">
            <w:pPr>
              <w:snapToGrid w:val="0"/>
              <w:spacing w:after="0" w:line="240" w:lineRule="auto"/>
            </w:pPr>
            <w:r>
              <w:t xml:space="preserve">CR 22.261v17.0.1 </w:t>
            </w:r>
            <w:r>
              <w:rPr>
                <w:noProof/>
              </w:rPr>
              <w:t>Operator provided end-to-end security for factory networks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CEE1" w14:textId="77777777" w:rsidR="00EB1709" w:rsidRPr="00652642" w:rsidRDefault="00EB1709" w:rsidP="00EB17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622E" w14:textId="77777777" w:rsidR="00EB1709" w:rsidRDefault="00EB1709" w:rsidP="00EB170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proofErr w:type="spellStart"/>
            <w:r w:rsidRPr="0007349E">
              <w:t>eCAV</w:t>
            </w:r>
            <w:proofErr w:type="spellEnd"/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430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  <w:p w14:paraId="1BF573C0" w14:textId="77777777" w:rsidR="00EB1709" w:rsidRPr="00652642" w:rsidRDefault="00EB1709" w:rsidP="00EB17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60713" w:rsidRPr="00F45489" w14:paraId="3C4335D5" w14:textId="77777777" w:rsidTr="00887AA0">
        <w:trPr>
          <w:trHeight w:val="141"/>
        </w:trPr>
        <w:tc>
          <w:tcPr>
            <w:tcW w:w="14604" w:type="dxa"/>
            <w:gridSpan w:val="6"/>
            <w:shd w:val="clear" w:color="auto" w:fill="F2F2F2"/>
          </w:tcPr>
          <w:p w14:paraId="4612047E" w14:textId="77777777" w:rsidR="00660713" w:rsidRPr="00F45489" w:rsidRDefault="00660713" w:rsidP="00887AA0">
            <w:pPr>
              <w:pStyle w:val="Heading1"/>
            </w:pPr>
            <w:bookmarkStart w:id="8" w:name="_Toc316030635"/>
            <w:bookmarkStart w:id="9" w:name="_Toc324137376"/>
            <w:bookmarkStart w:id="10" w:name="_Toc331152540"/>
            <w:bookmarkStart w:id="11" w:name="_Toc378052466"/>
            <w:bookmarkStart w:id="12" w:name="_Toc387990775"/>
            <w:bookmarkStart w:id="13" w:name="_Toc395595526"/>
            <w:bookmarkStart w:id="14" w:name="_Toc414625506"/>
            <w:r w:rsidRPr="00F45489">
              <w:t xml:space="preserve">Work </w:t>
            </w:r>
            <w:r>
              <w:t>p</w:t>
            </w:r>
            <w:r w:rsidRPr="00F45489">
              <w:t xml:space="preserve">lanning </w:t>
            </w:r>
            <w:r>
              <w:t>c</w:t>
            </w:r>
            <w:r w:rsidRPr="00F45489">
              <w:t>ontributions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  <w:tr w:rsidR="00660713" w:rsidRPr="00F45489" w14:paraId="0C9D4651" w14:textId="77777777" w:rsidTr="00887AA0">
        <w:trPr>
          <w:trHeight w:val="141"/>
        </w:trPr>
        <w:tc>
          <w:tcPr>
            <w:tcW w:w="1460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0036097" w14:textId="77777777" w:rsidR="00660713" w:rsidRPr="00F45489" w:rsidRDefault="00660713" w:rsidP="00887AA0">
            <w:pPr>
              <w:pStyle w:val="Heading2"/>
            </w:pPr>
            <w:r>
              <w:t>Session information outputs</w:t>
            </w:r>
          </w:p>
        </w:tc>
      </w:tr>
      <w:tr w:rsidR="00660713" w:rsidRPr="00B46DDA" w14:paraId="6E09489C" w14:textId="77777777" w:rsidTr="00887A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9FF2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F1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F8BB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Pr="0003116C">
                <w:rPr>
                  <w:rStyle w:val="Hyperlink"/>
                  <w:rFonts w:cs="Arial"/>
                </w:rPr>
                <w:t>S1-193238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F47A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F16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BE4C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51C1">
              <w:rPr>
                <w:rFonts w:eastAsia="Times New Roman" w:cs="Arial"/>
                <w:szCs w:val="18"/>
                <w:lang w:eastAsia="ar-SA"/>
              </w:rPr>
              <w:t>eCAV</w:t>
            </w:r>
            <w:proofErr w:type="spellEnd"/>
            <w:r w:rsidRPr="004551C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CD0F1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1226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F98B" w14:textId="77777777" w:rsidR="00660713" w:rsidRPr="00B46DDA" w:rsidRDefault="00660713" w:rsidP="00887AA0">
            <w:pPr>
              <w:snapToGrid w:val="0"/>
              <w:spacing w:after="0" w:line="240" w:lineRule="auto"/>
            </w:pPr>
          </w:p>
        </w:tc>
      </w:tr>
      <w:tr w:rsidR="00660713" w:rsidRPr="00B46DDA" w14:paraId="4A346536" w14:textId="77777777" w:rsidTr="00887A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7BAF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F1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E1E2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Pr="0003116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S1-193239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77F1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F16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0E0C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51C1">
              <w:rPr>
                <w:rFonts w:eastAsia="Times New Roman" w:cs="Arial"/>
                <w:szCs w:val="18"/>
                <w:lang w:eastAsia="ar-SA"/>
              </w:rPr>
              <w:t>eCAV</w:t>
            </w:r>
            <w:proofErr w:type="spellEnd"/>
            <w:r w:rsidRPr="004551C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CD0F1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D6B8" w14:textId="77777777" w:rsidR="00660713" w:rsidRPr="00CD0F16" w:rsidRDefault="00660713" w:rsidP="00887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546B" w14:textId="77777777" w:rsidR="00660713" w:rsidRPr="00B46DDA" w:rsidRDefault="00660713" w:rsidP="00887AA0">
            <w:pPr>
              <w:snapToGrid w:val="0"/>
              <w:spacing w:after="0" w:line="240" w:lineRule="auto"/>
            </w:pPr>
          </w:p>
        </w:tc>
      </w:tr>
    </w:tbl>
    <w:p w14:paraId="66EC6862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99B64" w14:textId="77777777" w:rsidR="007E251A" w:rsidRDefault="007E251A" w:rsidP="002E015E">
      <w:pPr>
        <w:spacing w:after="0" w:line="240" w:lineRule="auto"/>
      </w:pPr>
      <w:r>
        <w:separator/>
      </w:r>
    </w:p>
  </w:endnote>
  <w:endnote w:type="continuationSeparator" w:id="0">
    <w:p w14:paraId="424CA4D5" w14:textId="77777777" w:rsidR="007E251A" w:rsidRDefault="007E251A" w:rsidP="002E015E">
      <w:pPr>
        <w:spacing w:after="0" w:line="240" w:lineRule="auto"/>
      </w:pPr>
      <w:r>
        <w:continuationSeparator/>
      </w:r>
    </w:p>
  </w:endnote>
  <w:endnote w:type="continuationNotice" w:id="1">
    <w:p w14:paraId="1C5687DC" w14:textId="77777777" w:rsidR="007E251A" w:rsidRDefault="007E25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9A303" w14:textId="77777777" w:rsidR="007E251A" w:rsidRDefault="007E251A" w:rsidP="002E015E">
      <w:pPr>
        <w:spacing w:after="0" w:line="240" w:lineRule="auto"/>
      </w:pPr>
      <w:r>
        <w:separator/>
      </w:r>
    </w:p>
  </w:footnote>
  <w:footnote w:type="continuationSeparator" w:id="0">
    <w:p w14:paraId="1AAD069B" w14:textId="77777777" w:rsidR="007E251A" w:rsidRDefault="007E251A" w:rsidP="002E015E">
      <w:pPr>
        <w:spacing w:after="0" w:line="240" w:lineRule="auto"/>
      </w:pPr>
      <w:r>
        <w:continuationSeparator/>
      </w:r>
    </w:p>
  </w:footnote>
  <w:footnote w:type="continuationNotice" w:id="1">
    <w:p w14:paraId="79F20E8B" w14:textId="77777777" w:rsidR="007E251A" w:rsidRDefault="007E25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5"/>
  </w:num>
  <w:num w:numId="28">
    <w:abstractNumId w:val="10"/>
  </w:num>
  <w:num w:numId="29">
    <w:abstractNumId w:val="12"/>
  </w:num>
  <w:num w:numId="30">
    <w:abstractNumId w:val="32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3"/>
  </w:num>
  <w:num w:numId="46">
    <w:abstractNumId w:val="30"/>
  </w:num>
  <w:num w:numId="47">
    <w:abstractNumId w:val="1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177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96F"/>
    <w:rsid w:val="000172C3"/>
    <w:rsid w:val="00020612"/>
    <w:rsid w:val="000208FD"/>
    <w:rsid w:val="000223C7"/>
    <w:rsid w:val="000227AB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54"/>
    <w:rsid w:val="000309B5"/>
    <w:rsid w:val="00030B04"/>
    <w:rsid w:val="0003100F"/>
    <w:rsid w:val="00031075"/>
    <w:rsid w:val="0003116C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D25"/>
    <w:rsid w:val="00036E12"/>
    <w:rsid w:val="00036EE3"/>
    <w:rsid w:val="0003714E"/>
    <w:rsid w:val="00037820"/>
    <w:rsid w:val="00037C6B"/>
    <w:rsid w:val="00040EB7"/>
    <w:rsid w:val="00040FF1"/>
    <w:rsid w:val="00041335"/>
    <w:rsid w:val="000415D9"/>
    <w:rsid w:val="000420C7"/>
    <w:rsid w:val="00042B7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02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57E"/>
    <w:rsid w:val="000675A4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49E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6DD8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5C4"/>
    <w:rsid w:val="00092C61"/>
    <w:rsid w:val="0009445D"/>
    <w:rsid w:val="0009485D"/>
    <w:rsid w:val="000949B2"/>
    <w:rsid w:val="00094BD9"/>
    <w:rsid w:val="00095347"/>
    <w:rsid w:val="00095728"/>
    <w:rsid w:val="000958B3"/>
    <w:rsid w:val="000958E7"/>
    <w:rsid w:val="000959FD"/>
    <w:rsid w:val="00096D5A"/>
    <w:rsid w:val="00097AF0"/>
    <w:rsid w:val="00097B41"/>
    <w:rsid w:val="00097E76"/>
    <w:rsid w:val="000A135B"/>
    <w:rsid w:val="000A2796"/>
    <w:rsid w:val="000A2BEC"/>
    <w:rsid w:val="000A2FCF"/>
    <w:rsid w:val="000A3304"/>
    <w:rsid w:val="000A3C85"/>
    <w:rsid w:val="000A3E47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B7247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5AEF"/>
    <w:rsid w:val="000C629C"/>
    <w:rsid w:val="000C64DE"/>
    <w:rsid w:val="000C6AF0"/>
    <w:rsid w:val="000C7586"/>
    <w:rsid w:val="000C7FB5"/>
    <w:rsid w:val="000D031C"/>
    <w:rsid w:val="000D0837"/>
    <w:rsid w:val="000D0AB8"/>
    <w:rsid w:val="000D141C"/>
    <w:rsid w:val="000D1D9F"/>
    <w:rsid w:val="000D2677"/>
    <w:rsid w:val="000D27DE"/>
    <w:rsid w:val="000D2B6F"/>
    <w:rsid w:val="000D2CFF"/>
    <w:rsid w:val="000D35D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5B5"/>
    <w:rsid w:val="000E495C"/>
    <w:rsid w:val="000E49B8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48D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7D4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1B3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A6E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8E2"/>
    <w:rsid w:val="00127901"/>
    <w:rsid w:val="00130E6A"/>
    <w:rsid w:val="00130EDE"/>
    <w:rsid w:val="00131A57"/>
    <w:rsid w:val="00132467"/>
    <w:rsid w:val="0013246A"/>
    <w:rsid w:val="00132985"/>
    <w:rsid w:val="00134744"/>
    <w:rsid w:val="00135CF0"/>
    <w:rsid w:val="00136C27"/>
    <w:rsid w:val="00137177"/>
    <w:rsid w:val="0013726E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B2D"/>
    <w:rsid w:val="001505E8"/>
    <w:rsid w:val="001507DF"/>
    <w:rsid w:val="00150FE7"/>
    <w:rsid w:val="001511B0"/>
    <w:rsid w:val="001511C6"/>
    <w:rsid w:val="0015168B"/>
    <w:rsid w:val="00152123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AB2"/>
    <w:rsid w:val="00163F64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379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57A4"/>
    <w:rsid w:val="001860D5"/>
    <w:rsid w:val="0018673A"/>
    <w:rsid w:val="00186F71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0F18"/>
    <w:rsid w:val="001B104F"/>
    <w:rsid w:val="001B1B94"/>
    <w:rsid w:val="001B21A1"/>
    <w:rsid w:val="001B2540"/>
    <w:rsid w:val="001B33B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058"/>
    <w:rsid w:val="001D3ACC"/>
    <w:rsid w:val="001D4352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F86"/>
    <w:rsid w:val="001F7610"/>
    <w:rsid w:val="00200201"/>
    <w:rsid w:val="0020039E"/>
    <w:rsid w:val="002003BE"/>
    <w:rsid w:val="00201141"/>
    <w:rsid w:val="002011D3"/>
    <w:rsid w:val="0020123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3DD"/>
    <w:rsid w:val="002155B5"/>
    <w:rsid w:val="00215CE9"/>
    <w:rsid w:val="00215FD5"/>
    <w:rsid w:val="00216121"/>
    <w:rsid w:val="002164F7"/>
    <w:rsid w:val="002178B3"/>
    <w:rsid w:val="00217E05"/>
    <w:rsid w:val="00220C8D"/>
    <w:rsid w:val="00220E17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7D2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2FFD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57766"/>
    <w:rsid w:val="0026037A"/>
    <w:rsid w:val="002610F3"/>
    <w:rsid w:val="0026123A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4B7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3D9"/>
    <w:rsid w:val="00276B89"/>
    <w:rsid w:val="002777A7"/>
    <w:rsid w:val="0027795A"/>
    <w:rsid w:val="00277A17"/>
    <w:rsid w:val="0028085A"/>
    <w:rsid w:val="00280F9C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B1C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132"/>
    <w:rsid w:val="002C4381"/>
    <w:rsid w:val="002C4620"/>
    <w:rsid w:val="002C470A"/>
    <w:rsid w:val="002C5477"/>
    <w:rsid w:val="002C5D35"/>
    <w:rsid w:val="002C5DE3"/>
    <w:rsid w:val="002C61B5"/>
    <w:rsid w:val="002C69A2"/>
    <w:rsid w:val="002C7A8E"/>
    <w:rsid w:val="002C7C33"/>
    <w:rsid w:val="002D0ADC"/>
    <w:rsid w:val="002D0C91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854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1AEB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398"/>
    <w:rsid w:val="002E7571"/>
    <w:rsid w:val="002E7660"/>
    <w:rsid w:val="002E7E06"/>
    <w:rsid w:val="002F0270"/>
    <w:rsid w:val="002F053F"/>
    <w:rsid w:val="002F09E7"/>
    <w:rsid w:val="002F13C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89B"/>
    <w:rsid w:val="00305B7B"/>
    <w:rsid w:val="003061F4"/>
    <w:rsid w:val="003065E8"/>
    <w:rsid w:val="0030697C"/>
    <w:rsid w:val="00306E7B"/>
    <w:rsid w:val="00306FB5"/>
    <w:rsid w:val="00307464"/>
    <w:rsid w:val="003074B4"/>
    <w:rsid w:val="00307631"/>
    <w:rsid w:val="003076BE"/>
    <w:rsid w:val="003079BD"/>
    <w:rsid w:val="00310E8A"/>
    <w:rsid w:val="0031233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A0A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1A"/>
    <w:rsid w:val="00346326"/>
    <w:rsid w:val="003465AD"/>
    <w:rsid w:val="00346CE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CD4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4E4F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50D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6E96"/>
    <w:rsid w:val="003770DA"/>
    <w:rsid w:val="003807DE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D1F"/>
    <w:rsid w:val="00397583"/>
    <w:rsid w:val="003977F9"/>
    <w:rsid w:val="00397F95"/>
    <w:rsid w:val="003A005E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BD3"/>
    <w:rsid w:val="003B7C90"/>
    <w:rsid w:val="003C18D7"/>
    <w:rsid w:val="003C1A64"/>
    <w:rsid w:val="003C1B79"/>
    <w:rsid w:val="003C1E80"/>
    <w:rsid w:val="003C1EB5"/>
    <w:rsid w:val="003C1EFF"/>
    <w:rsid w:val="003C1F53"/>
    <w:rsid w:val="003C3860"/>
    <w:rsid w:val="003C3B06"/>
    <w:rsid w:val="003C3BB6"/>
    <w:rsid w:val="003C41C5"/>
    <w:rsid w:val="003C4E81"/>
    <w:rsid w:val="003C5961"/>
    <w:rsid w:val="003C6835"/>
    <w:rsid w:val="003C6C91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3F6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0F9"/>
    <w:rsid w:val="003E638D"/>
    <w:rsid w:val="003E66D1"/>
    <w:rsid w:val="003E6BE9"/>
    <w:rsid w:val="003E6F40"/>
    <w:rsid w:val="003F0271"/>
    <w:rsid w:val="003F033D"/>
    <w:rsid w:val="003F03DA"/>
    <w:rsid w:val="003F1778"/>
    <w:rsid w:val="003F22AB"/>
    <w:rsid w:val="003F244D"/>
    <w:rsid w:val="003F35E1"/>
    <w:rsid w:val="003F365D"/>
    <w:rsid w:val="003F4261"/>
    <w:rsid w:val="003F4427"/>
    <w:rsid w:val="003F4499"/>
    <w:rsid w:val="003F4575"/>
    <w:rsid w:val="003F4A64"/>
    <w:rsid w:val="003F5375"/>
    <w:rsid w:val="003F5996"/>
    <w:rsid w:val="003F5DA0"/>
    <w:rsid w:val="003F6679"/>
    <w:rsid w:val="003F6680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709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26C5"/>
    <w:rsid w:val="0042292C"/>
    <w:rsid w:val="00424283"/>
    <w:rsid w:val="00424916"/>
    <w:rsid w:val="00424EDE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D4F"/>
    <w:rsid w:val="00450F91"/>
    <w:rsid w:val="0045107C"/>
    <w:rsid w:val="0045135F"/>
    <w:rsid w:val="00451866"/>
    <w:rsid w:val="00451F45"/>
    <w:rsid w:val="004523C6"/>
    <w:rsid w:val="00454196"/>
    <w:rsid w:val="00454688"/>
    <w:rsid w:val="004551C1"/>
    <w:rsid w:val="004554B0"/>
    <w:rsid w:val="004557BB"/>
    <w:rsid w:val="004560FB"/>
    <w:rsid w:val="00456C6F"/>
    <w:rsid w:val="00456FA0"/>
    <w:rsid w:val="00457575"/>
    <w:rsid w:val="0045774A"/>
    <w:rsid w:val="0046085B"/>
    <w:rsid w:val="004619C5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222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62D"/>
    <w:rsid w:val="00481B37"/>
    <w:rsid w:val="00481D6D"/>
    <w:rsid w:val="004825E9"/>
    <w:rsid w:val="004827CA"/>
    <w:rsid w:val="00482963"/>
    <w:rsid w:val="00482A02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55CB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5BAC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F82"/>
    <w:rsid w:val="004B645F"/>
    <w:rsid w:val="004B6660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48A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6F94"/>
    <w:rsid w:val="004D7D5E"/>
    <w:rsid w:val="004D7FBC"/>
    <w:rsid w:val="004E0124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F38"/>
    <w:rsid w:val="004F24F2"/>
    <w:rsid w:val="004F2B7C"/>
    <w:rsid w:val="004F2BB2"/>
    <w:rsid w:val="004F2D13"/>
    <w:rsid w:val="004F3950"/>
    <w:rsid w:val="004F3CC4"/>
    <w:rsid w:val="004F44AC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E9F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27FE3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14B6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1DF9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D72"/>
    <w:rsid w:val="00556E5E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764"/>
    <w:rsid w:val="005668E1"/>
    <w:rsid w:val="00567DB4"/>
    <w:rsid w:val="00570128"/>
    <w:rsid w:val="0057053F"/>
    <w:rsid w:val="00570DDD"/>
    <w:rsid w:val="0057153F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4F7D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044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EE"/>
    <w:rsid w:val="005A55AA"/>
    <w:rsid w:val="005A5AD7"/>
    <w:rsid w:val="005A5C18"/>
    <w:rsid w:val="005A5EB2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11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74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13D"/>
    <w:rsid w:val="006229FE"/>
    <w:rsid w:val="00623AAB"/>
    <w:rsid w:val="00623AB4"/>
    <w:rsid w:val="00623E59"/>
    <w:rsid w:val="00623F1F"/>
    <w:rsid w:val="00624084"/>
    <w:rsid w:val="006249D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953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57BEF"/>
    <w:rsid w:val="00660713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674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4C1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9E6"/>
    <w:rsid w:val="006B3226"/>
    <w:rsid w:val="006B3782"/>
    <w:rsid w:val="006B37CB"/>
    <w:rsid w:val="006B39AA"/>
    <w:rsid w:val="006B3A09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7EB"/>
    <w:rsid w:val="006B7EDF"/>
    <w:rsid w:val="006C065B"/>
    <w:rsid w:val="006C0881"/>
    <w:rsid w:val="006C08B0"/>
    <w:rsid w:val="006C1579"/>
    <w:rsid w:val="006C1EC0"/>
    <w:rsid w:val="006C25A8"/>
    <w:rsid w:val="006C333B"/>
    <w:rsid w:val="006C3EC2"/>
    <w:rsid w:val="006C439D"/>
    <w:rsid w:val="006C4A83"/>
    <w:rsid w:val="006C4D10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4A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296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3D4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8E5"/>
    <w:rsid w:val="00765945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69A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6E2E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7C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49"/>
    <w:rsid w:val="007E1258"/>
    <w:rsid w:val="007E1BE8"/>
    <w:rsid w:val="007E1C23"/>
    <w:rsid w:val="007E251A"/>
    <w:rsid w:val="007E2904"/>
    <w:rsid w:val="007E32CB"/>
    <w:rsid w:val="007E3646"/>
    <w:rsid w:val="007E38DB"/>
    <w:rsid w:val="007E431F"/>
    <w:rsid w:val="007E48AE"/>
    <w:rsid w:val="007E5218"/>
    <w:rsid w:val="007E6A7A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0F1A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42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AF8"/>
    <w:rsid w:val="00824B7B"/>
    <w:rsid w:val="00824D59"/>
    <w:rsid w:val="0082506D"/>
    <w:rsid w:val="008250F5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75E"/>
    <w:rsid w:val="00832B50"/>
    <w:rsid w:val="00832E28"/>
    <w:rsid w:val="008333A4"/>
    <w:rsid w:val="00833C15"/>
    <w:rsid w:val="00833DCD"/>
    <w:rsid w:val="00834228"/>
    <w:rsid w:val="0083433F"/>
    <w:rsid w:val="00834EE6"/>
    <w:rsid w:val="0083507C"/>
    <w:rsid w:val="0083512C"/>
    <w:rsid w:val="00835BA0"/>
    <w:rsid w:val="00835D08"/>
    <w:rsid w:val="0083613B"/>
    <w:rsid w:val="0083652F"/>
    <w:rsid w:val="00836ABB"/>
    <w:rsid w:val="00836D4A"/>
    <w:rsid w:val="008376C9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4C2B"/>
    <w:rsid w:val="008560BB"/>
    <w:rsid w:val="0085655A"/>
    <w:rsid w:val="0085753F"/>
    <w:rsid w:val="00857B27"/>
    <w:rsid w:val="00860075"/>
    <w:rsid w:val="0086048A"/>
    <w:rsid w:val="00860897"/>
    <w:rsid w:val="00860B45"/>
    <w:rsid w:val="00860BC4"/>
    <w:rsid w:val="00860D7C"/>
    <w:rsid w:val="0086108E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184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262"/>
    <w:rsid w:val="0087332F"/>
    <w:rsid w:val="0087391C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9F1"/>
    <w:rsid w:val="00885E0A"/>
    <w:rsid w:val="0088630F"/>
    <w:rsid w:val="008871A6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0CE"/>
    <w:rsid w:val="008A32E0"/>
    <w:rsid w:val="008A3C83"/>
    <w:rsid w:val="008A470F"/>
    <w:rsid w:val="008A4842"/>
    <w:rsid w:val="008A4AB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62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F0B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412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2E92"/>
    <w:rsid w:val="009233B3"/>
    <w:rsid w:val="00923520"/>
    <w:rsid w:val="0092355E"/>
    <w:rsid w:val="00923585"/>
    <w:rsid w:val="0092380A"/>
    <w:rsid w:val="00923F18"/>
    <w:rsid w:val="00924289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B0C"/>
    <w:rsid w:val="00941CAD"/>
    <w:rsid w:val="00941D0B"/>
    <w:rsid w:val="00942333"/>
    <w:rsid w:val="0094238A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B3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2C2D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00A"/>
    <w:rsid w:val="0097680C"/>
    <w:rsid w:val="00976A84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5B7"/>
    <w:rsid w:val="00984D1C"/>
    <w:rsid w:val="00985648"/>
    <w:rsid w:val="00985781"/>
    <w:rsid w:val="009857BC"/>
    <w:rsid w:val="00986303"/>
    <w:rsid w:val="009863AF"/>
    <w:rsid w:val="00987EEE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25A"/>
    <w:rsid w:val="009C0595"/>
    <w:rsid w:val="009C07FC"/>
    <w:rsid w:val="009C1672"/>
    <w:rsid w:val="009C25D9"/>
    <w:rsid w:val="009C2672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4999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765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84C"/>
    <w:rsid w:val="00A21929"/>
    <w:rsid w:val="00A220D4"/>
    <w:rsid w:val="00A22488"/>
    <w:rsid w:val="00A22A09"/>
    <w:rsid w:val="00A22C99"/>
    <w:rsid w:val="00A22E90"/>
    <w:rsid w:val="00A2301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5D54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A15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9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5EF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AF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1C2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6EE"/>
    <w:rsid w:val="00AC6FC1"/>
    <w:rsid w:val="00AC7195"/>
    <w:rsid w:val="00AC737F"/>
    <w:rsid w:val="00AC7400"/>
    <w:rsid w:val="00AC78ED"/>
    <w:rsid w:val="00AC7EAE"/>
    <w:rsid w:val="00AD03EC"/>
    <w:rsid w:val="00AD066A"/>
    <w:rsid w:val="00AD085E"/>
    <w:rsid w:val="00AD08CE"/>
    <w:rsid w:val="00AD0C55"/>
    <w:rsid w:val="00AD19C5"/>
    <w:rsid w:val="00AD2430"/>
    <w:rsid w:val="00AD27AE"/>
    <w:rsid w:val="00AD3227"/>
    <w:rsid w:val="00AD3DD7"/>
    <w:rsid w:val="00AD43F3"/>
    <w:rsid w:val="00AD454A"/>
    <w:rsid w:val="00AD561E"/>
    <w:rsid w:val="00AD58FD"/>
    <w:rsid w:val="00AD5FA2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308E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1B6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7E5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6F24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520"/>
    <w:rsid w:val="00B459E0"/>
    <w:rsid w:val="00B46073"/>
    <w:rsid w:val="00B466AC"/>
    <w:rsid w:val="00B46DDA"/>
    <w:rsid w:val="00B470CB"/>
    <w:rsid w:val="00B505A4"/>
    <w:rsid w:val="00B50965"/>
    <w:rsid w:val="00B50E1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46B"/>
    <w:rsid w:val="00B645E4"/>
    <w:rsid w:val="00B64F16"/>
    <w:rsid w:val="00B65A45"/>
    <w:rsid w:val="00B65CF3"/>
    <w:rsid w:val="00B661AF"/>
    <w:rsid w:val="00B669F4"/>
    <w:rsid w:val="00B66A20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6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444"/>
    <w:rsid w:val="00BB348D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680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8B7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0BB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494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871"/>
    <w:rsid w:val="00C3187A"/>
    <w:rsid w:val="00C318CC"/>
    <w:rsid w:val="00C31B81"/>
    <w:rsid w:val="00C31CB5"/>
    <w:rsid w:val="00C330D9"/>
    <w:rsid w:val="00C335CA"/>
    <w:rsid w:val="00C33938"/>
    <w:rsid w:val="00C33E8F"/>
    <w:rsid w:val="00C35F58"/>
    <w:rsid w:val="00C368FC"/>
    <w:rsid w:val="00C3695A"/>
    <w:rsid w:val="00C3742A"/>
    <w:rsid w:val="00C37628"/>
    <w:rsid w:val="00C37AD6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4350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E3D"/>
    <w:rsid w:val="00CB3FF1"/>
    <w:rsid w:val="00CB4ABC"/>
    <w:rsid w:val="00CB4B46"/>
    <w:rsid w:val="00CB52D0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72B"/>
    <w:rsid w:val="00CD7B04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824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6A80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7E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3FA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295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176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0E36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E86"/>
    <w:rsid w:val="00D92CBA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379"/>
    <w:rsid w:val="00D96BF3"/>
    <w:rsid w:val="00D974FF"/>
    <w:rsid w:val="00D97CE0"/>
    <w:rsid w:val="00DA0D6B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98D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58"/>
    <w:rsid w:val="00DE2B83"/>
    <w:rsid w:val="00DE3794"/>
    <w:rsid w:val="00DE38EC"/>
    <w:rsid w:val="00DE3E2E"/>
    <w:rsid w:val="00DE3E7A"/>
    <w:rsid w:val="00DE3EFA"/>
    <w:rsid w:val="00DE41D4"/>
    <w:rsid w:val="00DE4441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9C3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33C"/>
    <w:rsid w:val="00E366F0"/>
    <w:rsid w:val="00E36EC3"/>
    <w:rsid w:val="00E374AA"/>
    <w:rsid w:val="00E375A3"/>
    <w:rsid w:val="00E37668"/>
    <w:rsid w:val="00E37A23"/>
    <w:rsid w:val="00E41D21"/>
    <w:rsid w:val="00E421A2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3D87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8F9"/>
    <w:rsid w:val="00E64993"/>
    <w:rsid w:val="00E6550D"/>
    <w:rsid w:val="00E65D44"/>
    <w:rsid w:val="00E66359"/>
    <w:rsid w:val="00E66472"/>
    <w:rsid w:val="00E666BB"/>
    <w:rsid w:val="00E66F30"/>
    <w:rsid w:val="00E706CF"/>
    <w:rsid w:val="00E708ED"/>
    <w:rsid w:val="00E7097E"/>
    <w:rsid w:val="00E712B0"/>
    <w:rsid w:val="00E722C6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2B8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5FD3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4D6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AA2"/>
    <w:rsid w:val="00EA7D39"/>
    <w:rsid w:val="00EA7F94"/>
    <w:rsid w:val="00EB11D1"/>
    <w:rsid w:val="00EB1709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894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2F11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0F63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4119"/>
    <w:rsid w:val="00EF419B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435"/>
    <w:rsid w:val="00F0778F"/>
    <w:rsid w:val="00F07D76"/>
    <w:rsid w:val="00F10390"/>
    <w:rsid w:val="00F109A7"/>
    <w:rsid w:val="00F10FA4"/>
    <w:rsid w:val="00F11D2E"/>
    <w:rsid w:val="00F120A5"/>
    <w:rsid w:val="00F124DF"/>
    <w:rsid w:val="00F12630"/>
    <w:rsid w:val="00F1276C"/>
    <w:rsid w:val="00F12DCF"/>
    <w:rsid w:val="00F14387"/>
    <w:rsid w:val="00F1463F"/>
    <w:rsid w:val="00F1498D"/>
    <w:rsid w:val="00F14E61"/>
    <w:rsid w:val="00F15825"/>
    <w:rsid w:val="00F15FEB"/>
    <w:rsid w:val="00F1640A"/>
    <w:rsid w:val="00F168BA"/>
    <w:rsid w:val="00F16F2D"/>
    <w:rsid w:val="00F17688"/>
    <w:rsid w:val="00F178EB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4C0"/>
    <w:rsid w:val="00F24588"/>
    <w:rsid w:val="00F24754"/>
    <w:rsid w:val="00F250A4"/>
    <w:rsid w:val="00F266DE"/>
    <w:rsid w:val="00F267BD"/>
    <w:rsid w:val="00F2707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3DA9"/>
    <w:rsid w:val="00F44023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093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9AD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5E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4BD4"/>
    <w:rsid w:val="00F95BF3"/>
    <w:rsid w:val="00F964E2"/>
    <w:rsid w:val="00F968F6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AA1"/>
    <w:rsid w:val="00FB34BA"/>
    <w:rsid w:val="00FB486B"/>
    <w:rsid w:val="00FB4D11"/>
    <w:rsid w:val="00FB6A09"/>
    <w:rsid w:val="00FB70E0"/>
    <w:rsid w:val="00FB74FD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226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7F9"/>
    <w:rsid w:val="00FE199C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BC6"/>
    <w:rsid w:val="00FF5C8A"/>
    <w:rsid w:val="00FF6217"/>
    <w:rsid w:val="00FF6258"/>
    <w:rsid w:val="00FF7033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641321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3613B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_SA1\TSGS1_88_Reno\Docs\S1-193121.zip" TargetMode="External"/><Relationship Id="rId18" Type="http://schemas.openxmlformats.org/officeDocument/2006/relationships/hyperlink" Target="file:///D:\3GPP_SA1\TSGS1_88_Reno\Docs\S1-193169.zip" TargetMode="External"/><Relationship Id="rId26" Type="http://schemas.openxmlformats.org/officeDocument/2006/relationships/hyperlink" Target="file:///D:\3GPP_SA1\TSGS1_88_Reno\Docs\S1-193185.zip" TargetMode="External"/><Relationship Id="rId39" Type="http://schemas.openxmlformats.org/officeDocument/2006/relationships/hyperlink" Target="file:///D:\3GPP_SA1\TSGS1_88_Reno\Docs\S1-193123.zip" TargetMode="External"/><Relationship Id="rId21" Type="http://schemas.openxmlformats.org/officeDocument/2006/relationships/hyperlink" Target="file:///D:\3GPP_SA1\TSGS1_88_Reno\Docs\S1-193179.zip" TargetMode="External"/><Relationship Id="rId34" Type="http://schemas.openxmlformats.org/officeDocument/2006/relationships/hyperlink" Target="file:///D:\3GPP_SA1\TSGS1_88_Reno\Docs\S1-193194.zip" TargetMode="External"/><Relationship Id="rId42" Type="http://schemas.openxmlformats.org/officeDocument/2006/relationships/hyperlink" Target="file:///D:\3GPP_SA1\TSGS1_88_Reno\Docs\S1-193165.zip" TargetMode="External"/><Relationship Id="rId47" Type="http://schemas.openxmlformats.org/officeDocument/2006/relationships/hyperlink" Target="file:///D:\3GPP_SA1\TSGS1_88_Reno\Docs\S1-193189.zip" TargetMode="External"/><Relationship Id="rId50" Type="http://schemas.openxmlformats.org/officeDocument/2006/relationships/hyperlink" Target="file:///D:\3GPP_SA1\TSGS1_88_Reno\Docs\S1-193154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D:\3GPP_SA1\TSGS1_88_Reno\Docs\S1-193133.zip" TargetMode="External"/><Relationship Id="rId29" Type="http://schemas.openxmlformats.org/officeDocument/2006/relationships/hyperlink" Target="file:///D:\3GPP_SA1\TSGS1_88_Reno\Docs\S1-193188.zip" TargetMode="External"/><Relationship Id="rId11" Type="http://schemas.openxmlformats.org/officeDocument/2006/relationships/hyperlink" Target="https://portal.3gpp.org/ngppapp/CreateTdoc.aspx?mode=view&amp;contributionId=992213" TargetMode="External"/><Relationship Id="rId24" Type="http://schemas.openxmlformats.org/officeDocument/2006/relationships/hyperlink" Target="file:///D:\3GPP_SA1\TSGS1_88_Reno\Docs\S1-193183.zip" TargetMode="External"/><Relationship Id="rId32" Type="http://schemas.openxmlformats.org/officeDocument/2006/relationships/hyperlink" Target="file:///D:\3GPP_SA1\TSGS1_88_Reno\Docs\S1-193192.zip" TargetMode="External"/><Relationship Id="rId37" Type="http://schemas.openxmlformats.org/officeDocument/2006/relationships/hyperlink" Target="file:///D:\3GPP_SA1\TSGS1_88_Reno\Docs\S1-193117.zip" TargetMode="External"/><Relationship Id="rId40" Type="http://schemas.openxmlformats.org/officeDocument/2006/relationships/hyperlink" Target="file:///D:\3GPP_SA1\TSGS1_88_Reno\Docs\S1-193128.zip" TargetMode="External"/><Relationship Id="rId45" Type="http://schemas.openxmlformats.org/officeDocument/2006/relationships/hyperlink" Target="file:///D:\3GPP_SA1\TSGS1_88_Reno\Docs\S1-193168.zip" TargetMode="Externa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file:///D:\3GPP_SA1\TSGS1_88_Reno\Docs\S1-193171.zip" TargetMode="External"/><Relationship Id="rId31" Type="http://schemas.openxmlformats.org/officeDocument/2006/relationships/hyperlink" Target="file:///D:\3GPP_SA1\TSGS1_88_Reno\Docs\S1-193191.zip" TargetMode="External"/><Relationship Id="rId44" Type="http://schemas.openxmlformats.org/officeDocument/2006/relationships/hyperlink" Target="file:///D:\3GPP_SA1\TSGS1_88_Reno\Docs\S1-193167.zip" TargetMode="External"/><Relationship Id="rId52" Type="http://schemas.openxmlformats.org/officeDocument/2006/relationships/hyperlink" Target="file:///D:\3GPP_SA1\TSGS1_88_Reno\Docs\S1-19323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3GPP_SA1\TSGS1_88_Reno\Docs\S1-193126.zip" TargetMode="External"/><Relationship Id="rId22" Type="http://schemas.openxmlformats.org/officeDocument/2006/relationships/hyperlink" Target="file:///D:\3GPP_SA1\TSGS1_88_Reno\Docs\S1-193181.zip" TargetMode="External"/><Relationship Id="rId27" Type="http://schemas.openxmlformats.org/officeDocument/2006/relationships/hyperlink" Target="file:///D:\3GPP_SA1\TSGS1_88_Reno\Docs\S1-193186.zip" TargetMode="External"/><Relationship Id="rId30" Type="http://schemas.openxmlformats.org/officeDocument/2006/relationships/hyperlink" Target="file:///D:\3GPP_SA1\TSGS1_88_Reno\Docs\S1-193190.zip" TargetMode="External"/><Relationship Id="rId35" Type="http://schemas.openxmlformats.org/officeDocument/2006/relationships/hyperlink" Target="https://portal.3gpp.org/ngppapp/CreateTdoc.aspx?mode=view&amp;contributionId=1021251" TargetMode="External"/><Relationship Id="rId43" Type="http://schemas.openxmlformats.org/officeDocument/2006/relationships/hyperlink" Target="file:///D:\3GPP_SA1\TSGS1_88_Reno\Docs\S1-193166.zip" TargetMode="External"/><Relationship Id="rId48" Type="http://schemas.openxmlformats.org/officeDocument/2006/relationships/hyperlink" Target="file:///D:\3GPP_SA1\TSGS1_88_Reno\Docs\S1-193195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3GPP_SA1\TSGS1_88_Reno\Docs\S1-19323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3GPP_SA1\TSGS1_88_Reno\Docs\S1-193072.zip" TargetMode="External"/><Relationship Id="rId17" Type="http://schemas.openxmlformats.org/officeDocument/2006/relationships/hyperlink" Target="file:///D:\3GPP_SA1\TSGS1_88_Reno\Docs\S1-193156.zip" TargetMode="External"/><Relationship Id="rId25" Type="http://schemas.openxmlformats.org/officeDocument/2006/relationships/hyperlink" Target="file:///D:\3GPP_SA1\TSGS1_88_Reno\Docs\S1-193184.zip" TargetMode="External"/><Relationship Id="rId33" Type="http://schemas.openxmlformats.org/officeDocument/2006/relationships/hyperlink" Target="file:///D:\3GPP_SA1\TSGS1_88_Reno\Docs\S1-193193.zip" TargetMode="External"/><Relationship Id="rId38" Type="http://schemas.openxmlformats.org/officeDocument/2006/relationships/hyperlink" Target="file:///D:\3GPP_SA1\TSGS1_88_Reno\Docs\S1-193122.zip" TargetMode="External"/><Relationship Id="rId46" Type="http://schemas.openxmlformats.org/officeDocument/2006/relationships/hyperlink" Target="file:///D:\3GPP_SA1\TSGS1_88_Reno\Docs\S1-193170.zip" TargetMode="External"/><Relationship Id="rId20" Type="http://schemas.openxmlformats.org/officeDocument/2006/relationships/hyperlink" Target="file:///D:\3GPP_SA1\TSGS1_88_Reno\Docs\S1-193178.zip" TargetMode="External"/><Relationship Id="rId41" Type="http://schemas.openxmlformats.org/officeDocument/2006/relationships/hyperlink" Target="file:///D:\3GPP_SA1\TSGS1_88_Reno\Docs\S1-193157.zip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3GPP_SA1\TSGS1_88_Reno\Docs\S1-193131.zip" TargetMode="External"/><Relationship Id="rId23" Type="http://schemas.openxmlformats.org/officeDocument/2006/relationships/hyperlink" Target="file:///D:\3GPP_SA1\TSGS1_88_Reno\Docs\S1-193182.zip" TargetMode="External"/><Relationship Id="rId28" Type="http://schemas.openxmlformats.org/officeDocument/2006/relationships/hyperlink" Target="file:///D:\3GPP_SA1\TSGS1_88_Reno\Docs\S1-193187.zip" TargetMode="External"/><Relationship Id="rId36" Type="http://schemas.openxmlformats.org/officeDocument/2006/relationships/hyperlink" Target="file:///D:\3GPP_SA1\TSGS1_88_Reno\Docs\S1-193114.zip" TargetMode="External"/><Relationship Id="rId49" Type="http://schemas.openxmlformats.org/officeDocument/2006/relationships/hyperlink" Target="file:///D:\3GPP_SA1\TSGS1_88_Reno\Docs\S1-19319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5" ma:contentTypeDescription="Create a new document." ma:contentTypeScope="" ma:versionID="c08a632e525174700aa9dbd750a000a8">
  <xsd:schema xmlns:xsd="http://www.w3.org/2001/XMLSchema" xmlns:xs="http://www.w3.org/2001/XMLSchema" xmlns:p="http://schemas.microsoft.com/office/2006/metadata/properties" xmlns:ns3="ea71aa21-c1c3-445e-9834-b5b7c3339883" targetNamespace="http://schemas.microsoft.com/office/2006/metadata/properties" ma:root="true" ma:fieldsID="36b1b826808f30128ee345c9ddfb33ab" ns3:_="">
    <xsd:import namespace="ea71aa21-c1c3-445e-9834-b5b7c33398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74940-3735-42CD-B83C-12203B13F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6F6846-6563-48EB-84FB-FF3478EC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7E56F-EFB4-4AE1-9CAD-0CEB69EE8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5FF268-CA1C-4559-AF5B-9E13AB6F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12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9596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3</cp:revision>
  <cp:lastPrinted>2019-11-12T08:18:00Z</cp:lastPrinted>
  <dcterms:created xsi:type="dcterms:W3CDTF">2019-11-19T03:06:00Z</dcterms:created>
  <dcterms:modified xsi:type="dcterms:W3CDTF">2019-11-19T16:44:00Z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